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3D" w:rsidRPr="00C8748B" w:rsidRDefault="0090353D" w:rsidP="00C8748B">
      <w:pPr>
        <w:tabs>
          <w:tab w:val="left" w:pos="1701"/>
        </w:tabs>
        <w:spacing w:after="0" w:line="240" w:lineRule="auto"/>
        <w:ind w:left="4536" w:firstLine="11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8748B">
        <w:rPr>
          <w:rFonts w:ascii="Times New Roman" w:hAnsi="Times New Roman"/>
          <w:b/>
          <w:sz w:val="24"/>
          <w:szCs w:val="24"/>
        </w:rPr>
        <w:t>Приложение № 1</w:t>
      </w:r>
    </w:p>
    <w:p w:rsidR="0090353D" w:rsidRPr="00C8748B" w:rsidRDefault="0090353D" w:rsidP="00C8748B">
      <w:pPr>
        <w:tabs>
          <w:tab w:val="left" w:pos="1701"/>
        </w:tabs>
        <w:spacing w:after="0" w:line="240" w:lineRule="auto"/>
        <w:ind w:left="4536" w:firstLine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Примерного п</w:t>
      </w:r>
      <w:r w:rsidRPr="00C8748B">
        <w:rPr>
          <w:rFonts w:ascii="Times New Roman" w:hAnsi="Times New Roman"/>
          <w:b/>
          <w:sz w:val="24"/>
          <w:szCs w:val="24"/>
        </w:rPr>
        <w:t>оложени</w:t>
      </w:r>
      <w:r>
        <w:rPr>
          <w:rFonts w:ascii="Times New Roman" w:hAnsi="Times New Roman"/>
          <w:b/>
          <w:sz w:val="24"/>
          <w:szCs w:val="24"/>
        </w:rPr>
        <w:t>я</w:t>
      </w:r>
      <w:r w:rsidRPr="00C8748B">
        <w:rPr>
          <w:rFonts w:ascii="Times New Roman" w:hAnsi="Times New Roman"/>
          <w:b/>
          <w:sz w:val="24"/>
          <w:szCs w:val="24"/>
        </w:rPr>
        <w:t xml:space="preserve"> об оплате труда работников</w:t>
      </w:r>
      <w:r>
        <w:rPr>
          <w:rFonts w:ascii="Times New Roman" w:hAnsi="Times New Roman"/>
          <w:b/>
          <w:sz w:val="24"/>
          <w:szCs w:val="24"/>
        </w:rPr>
        <w:t xml:space="preserve"> муниципальных образовательных</w:t>
      </w:r>
      <w:r w:rsidRPr="00C874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учреждений</w:t>
      </w:r>
    </w:p>
    <w:p w:rsidR="0090353D" w:rsidRPr="00C8748B" w:rsidRDefault="0090353D" w:rsidP="0054277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Примерная форма</w:t>
      </w:r>
    </w:p>
    <w:p w:rsidR="0090353D" w:rsidRPr="00C8748B" w:rsidRDefault="0090353D" w:rsidP="0054277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 xml:space="preserve">трудового договора с работником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C874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</w:p>
    <w:p w:rsidR="0090353D" w:rsidRPr="00C8748B" w:rsidRDefault="0090353D" w:rsidP="0054277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 xml:space="preserve">___________________________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8748B">
        <w:rPr>
          <w:rFonts w:ascii="Times New Roman" w:hAnsi="Times New Roman" w:cs="Times New Roman"/>
          <w:sz w:val="24"/>
          <w:szCs w:val="24"/>
        </w:rPr>
        <w:t>"_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8748B">
        <w:rPr>
          <w:rFonts w:ascii="Times New Roman" w:hAnsi="Times New Roman" w:cs="Times New Roman"/>
          <w:sz w:val="24"/>
          <w:szCs w:val="24"/>
        </w:rPr>
        <w:t>_" ___________ 20__ г.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</w:rPr>
      </w:pPr>
      <w:r w:rsidRPr="00C874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C8748B">
        <w:rPr>
          <w:rFonts w:ascii="Times New Roman" w:hAnsi="Times New Roman" w:cs="Times New Roman"/>
        </w:rPr>
        <w:t>(город, населенный пункт)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8748B">
        <w:rPr>
          <w:rFonts w:ascii="Times New Roman" w:hAnsi="Times New Roman" w:cs="Times New Roman"/>
          <w:sz w:val="24"/>
          <w:szCs w:val="24"/>
        </w:rPr>
        <w:t>______________________________,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53D" w:rsidRPr="00C8748B" w:rsidRDefault="0090353D" w:rsidP="00FD1D73">
      <w:pPr>
        <w:pStyle w:val="ConsPlusNonformat"/>
        <w:jc w:val="center"/>
        <w:rPr>
          <w:rFonts w:ascii="Times New Roman" w:hAnsi="Times New Roman" w:cs="Times New Roman"/>
        </w:rPr>
      </w:pPr>
      <w:r w:rsidRPr="00C8748B">
        <w:rPr>
          <w:rFonts w:ascii="Times New Roman" w:hAnsi="Times New Roman" w:cs="Times New Roman"/>
        </w:rPr>
        <w:t>(наименование учреждения в соответствии с уставом)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в лице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8748B">
        <w:rPr>
          <w:rFonts w:ascii="Times New Roman" w:hAnsi="Times New Roman" w:cs="Times New Roman"/>
          <w:sz w:val="24"/>
          <w:szCs w:val="24"/>
        </w:rPr>
        <w:t>__________________________,</w:t>
      </w:r>
    </w:p>
    <w:p w:rsidR="0090353D" w:rsidRPr="00C8748B" w:rsidRDefault="0090353D" w:rsidP="00212BEA">
      <w:pPr>
        <w:pStyle w:val="ConsPlusNonformat"/>
        <w:jc w:val="center"/>
        <w:rPr>
          <w:rFonts w:ascii="Times New Roman" w:hAnsi="Times New Roman" w:cs="Times New Roman"/>
        </w:rPr>
      </w:pPr>
      <w:r w:rsidRPr="00C8748B">
        <w:rPr>
          <w:rFonts w:ascii="Times New Roman" w:hAnsi="Times New Roman" w:cs="Times New Roman"/>
        </w:rPr>
        <w:t>(должность, ф.и.о.)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действующего на основании 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C8748B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</w:rPr>
      </w:pPr>
      <w:r w:rsidRPr="00C8748B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C8748B">
        <w:rPr>
          <w:rFonts w:ascii="Times New Roman" w:hAnsi="Times New Roman" w:cs="Times New Roman"/>
        </w:rPr>
        <w:t>(устав, доверенность)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 xml:space="preserve"> именуемый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работодателем, с одной стороны, и 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C8748B">
        <w:rPr>
          <w:rFonts w:ascii="Times New Roman" w:hAnsi="Times New Roman" w:cs="Times New Roman"/>
          <w:sz w:val="24"/>
          <w:szCs w:val="24"/>
        </w:rPr>
        <w:t>______________________________________,</w:t>
      </w:r>
    </w:p>
    <w:p w:rsidR="0090353D" w:rsidRPr="00C8748B" w:rsidRDefault="0090353D" w:rsidP="00841DE6">
      <w:pPr>
        <w:pStyle w:val="ConsPlusNonformat"/>
        <w:jc w:val="both"/>
        <w:rPr>
          <w:rFonts w:ascii="Times New Roman" w:hAnsi="Times New Roman" w:cs="Times New Roman"/>
        </w:rPr>
      </w:pPr>
      <w:r w:rsidRPr="00C8748B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</w:t>
      </w:r>
      <w:r w:rsidRPr="00C8748B">
        <w:rPr>
          <w:rFonts w:ascii="Times New Roman" w:hAnsi="Times New Roman" w:cs="Times New Roman"/>
        </w:rPr>
        <w:t xml:space="preserve">   (ф.и.о.)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именуемый(ая) в дальнейшем работником, с другой  стороны  (далее - стороны)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заключили настоящий трудовой договор о нижеследующем:</w:t>
      </w:r>
    </w:p>
    <w:p w:rsidR="0090353D" w:rsidRPr="00586376" w:rsidRDefault="0090353D" w:rsidP="00334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0353D" w:rsidRPr="00C8748B" w:rsidRDefault="0090353D" w:rsidP="00B32A7E">
      <w:pPr>
        <w:pStyle w:val="ConsPlusNonformat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44"/>
      <w:bookmarkEnd w:id="1"/>
      <w:r w:rsidRPr="00C8748B">
        <w:rPr>
          <w:rFonts w:ascii="Times New Roman" w:hAnsi="Times New Roman" w:cs="Times New Roman"/>
          <w:sz w:val="24"/>
          <w:szCs w:val="24"/>
        </w:rPr>
        <w:t>По настоящему трудовому договору работодатель 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работнику работу по 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8748B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8748B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__________________,</w:t>
      </w:r>
    </w:p>
    <w:p w:rsidR="0090353D" w:rsidRDefault="0090353D" w:rsidP="00334076">
      <w:pPr>
        <w:pStyle w:val="ConsPlusNonforma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</w:rPr>
        <w:t>(наименование должности, профессии или</w:t>
      </w:r>
      <w:r>
        <w:rPr>
          <w:rFonts w:ascii="Times New Roman" w:hAnsi="Times New Roman" w:cs="Times New Roman"/>
        </w:rPr>
        <w:t xml:space="preserve"> </w:t>
      </w:r>
      <w:r w:rsidRPr="00C8748B">
        <w:rPr>
          <w:rFonts w:ascii="Times New Roman" w:hAnsi="Times New Roman" w:cs="Times New Roman"/>
        </w:rPr>
        <w:t>специальности с указанием квалификации</w:t>
      </w:r>
      <w:r>
        <w:rPr>
          <w:rFonts w:ascii="Times New Roman" w:hAnsi="Times New Roman" w:cs="Times New Roman"/>
        </w:rPr>
        <w:t>)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а работник обязуется лично выполнять следующую работу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условиями настоящего трудового договора: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8748B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353D" w:rsidRPr="00334076" w:rsidRDefault="0090353D" w:rsidP="00334076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334076">
        <w:rPr>
          <w:rFonts w:ascii="Times New Roman" w:hAnsi="Times New Roman" w:cs="Times New Roman"/>
        </w:rPr>
        <w:t>(указать конкретные виды работ, которые работник должен выполнять по</w:t>
      </w:r>
      <w:r>
        <w:rPr>
          <w:rFonts w:ascii="Times New Roman" w:hAnsi="Times New Roman" w:cs="Times New Roman"/>
        </w:rPr>
        <w:t xml:space="preserve"> </w:t>
      </w:r>
      <w:r w:rsidRPr="00334076">
        <w:rPr>
          <w:rFonts w:ascii="Times New Roman" w:hAnsi="Times New Roman" w:cs="Times New Roman"/>
        </w:rPr>
        <w:t>трудовому договору)</w:t>
      </w:r>
    </w:p>
    <w:p w:rsidR="0090353D" w:rsidRPr="00C8748B" w:rsidRDefault="0090353D" w:rsidP="00B32A7E">
      <w:pPr>
        <w:pStyle w:val="ConsPlusNonformat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Работник принимается на работу: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8748B">
        <w:rPr>
          <w:rFonts w:ascii="Times New Roman" w:hAnsi="Times New Roman" w:cs="Times New Roman"/>
          <w:sz w:val="24"/>
          <w:szCs w:val="24"/>
        </w:rPr>
        <w:t>____.</w:t>
      </w:r>
    </w:p>
    <w:p w:rsidR="0090353D" w:rsidRPr="00334076" w:rsidRDefault="0090353D" w:rsidP="00334076">
      <w:pPr>
        <w:pStyle w:val="ConsPlusNonformat"/>
        <w:jc w:val="both"/>
        <w:rPr>
          <w:rFonts w:ascii="Times New Roman" w:hAnsi="Times New Roman" w:cs="Times New Roman"/>
        </w:rPr>
      </w:pPr>
      <w:r w:rsidRPr="00334076">
        <w:rPr>
          <w:rFonts w:ascii="Times New Roman" w:hAnsi="Times New Roman" w:cs="Times New Roman"/>
        </w:rPr>
        <w:t>(полное наименование филиала, представительства, иного обособленного</w:t>
      </w:r>
      <w:r>
        <w:rPr>
          <w:rFonts w:ascii="Times New Roman" w:hAnsi="Times New Roman" w:cs="Times New Roman"/>
        </w:rPr>
        <w:t xml:space="preserve"> </w:t>
      </w:r>
      <w:r w:rsidRPr="00334076">
        <w:rPr>
          <w:rFonts w:ascii="Times New Roman" w:hAnsi="Times New Roman" w:cs="Times New Roman"/>
        </w:rPr>
        <w:t>структурного подразделения работодателя, если работник принимается на</w:t>
      </w:r>
      <w:r>
        <w:rPr>
          <w:rFonts w:ascii="Times New Roman" w:hAnsi="Times New Roman" w:cs="Times New Roman"/>
        </w:rPr>
        <w:t xml:space="preserve"> </w:t>
      </w:r>
      <w:r w:rsidRPr="00334076">
        <w:rPr>
          <w:rFonts w:ascii="Times New Roman" w:hAnsi="Times New Roman" w:cs="Times New Roman"/>
        </w:rPr>
        <w:t>работу в конкретные филиал, представительство или иное обособленное</w:t>
      </w:r>
      <w:r>
        <w:rPr>
          <w:rFonts w:ascii="Times New Roman" w:hAnsi="Times New Roman" w:cs="Times New Roman"/>
        </w:rPr>
        <w:t xml:space="preserve"> </w:t>
      </w:r>
      <w:r w:rsidRPr="00334076">
        <w:rPr>
          <w:rFonts w:ascii="Times New Roman" w:hAnsi="Times New Roman" w:cs="Times New Roman"/>
        </w:rPr>
        <w:t>структурное подразделение работодателя с указанием его местонахождения)</w:t>
      </w:r>
    </w:p>
    <w:p w:rsidR="0090353D" w:rsidRPr="00C8748B" w:rsidRDefault="0090353D" w:rsidP="00B32A7E">
      <w:pPr>
        <w:pStyle w:val="ConsPlusNonformat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Работник осуществляет работу в структурном подразделении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работодателя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C8748B">
        <w:rPr>
          <w:rFonts w:ascii="Times New Roman" w:hAnsi="Times New Roman" w:cs="Times New Roman"/>
          <w:sz w:val="24"/>
          <w:szCs w:val="24"/>
        </w:rPr>
        <w:t>______________________.</w:t>
      </w:r>
    </w:p>
    <w:p w:rsidR="0090353D" w:rsidRPr="00334076" w:rsidRDefault="0090353D" w:rsidP="00FD1D73">
      <w:pPr>
        <w:pStyle w:val="ConsPlusNonformat"/>
        <w:ind w:left="708" w:firstLine="708"/>
        <w:jc w:val="both"/>
        <w:rPr>
          <w:rFonts w:ascii="Times New Roman" w:hAnsi="Times New Roman" w:cs="Times New Roman"/>
        </w:rPr>
      </w:pPr>
      <w:r w:rsidRPr="00334076">
        <w:rPr>
          <w:rFonts w:ascii="Times New Roman" w:hAnsi="Times New Roman" w:cs="Times New Roman"/>
        </w:rPr>
        <w:t>(наименование необособленного отделения, отдела, участка,</w:t>
      </w:r>
      <w:r>
        <w:rPr>
          <w:rFonts w:ascii="Times New Roman" w:hAnsi="Times New Roman" w:cs="Times New Roman"/>
        </w:rPr>
        <w:t xml:space="preserve"> </w:t>
      </w:r>
      <w:r w:rsidRPr="00334076">
        <w:rPr>
          <w:rFonts w:ascii="Times New Roman" w:hAnsi="Times New Roman" w:cs="Times New Roman"/>
        </w:rPr>
        <w:t>лаборатории, цеха и пр.)</w:t>
      </w:r>
    </w:p>
    <w:p w:rsidR="0090353D" w:rsidRPr="00C8748B" w:rsidRDefault="0090353D" w:rsidP="00B32A7E">
      <w:pPr>
        <w:pStyle w:val="ConsPlusNonformat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Работа у работодателя является для работника: 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8748B">
        <w:rPr>
          <w:rFonts w:ascii="Times New Roman" w:hAnsi="Times New Roman" w:cs="Times New Roman"/>
          <w:sz w:val="24"/>
          <w:szCs w:val="24"/>
        </w:rPr>
        <w:t>___</w:t>
      </w:r>
    </w:p>
    <w:p w:rsidR="0090353D" w:rsidRPr="00334076" w:rsidRDefault="0090353D" w:rsidP="003340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34076">
        <w:rPr>
          <w:rFonts w:ascii="Times New Roman" w:hAnsi="Times New Roman" w:cs="Times New Roman"/>
        </w:rPr>
        <w:t>(основной, по совместительству)</w:t>
      </w:r>
    </w:p>
    <w:p w:rsidR="0090353D" w:rsidRPr="00C8748B" w:rsidRDefault="0090353D" w:rsidP="00B32A7E">
      <w:pPr>
        <w:pStyle w:val="ConsPlusNonformat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z w:val="24"/>
          <w:szCs w:val="24"/>
        </w:rPr>
        <w:t>трудовой договор заключается на</w:t>
      </w:r>
      <w:r w:rsidRPr="00C874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8748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C8748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8748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8748B">
        <w:rPr>
          <w:rFonts w:ascii="Times New Roman" w:hAnsi="Times New Roman" w:cs="Times New Roman"/>
          <w:sz w:val="24"/>
          <w:szCs w:val="24"/>
        </w:rPr>
        <w:t>______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8748B">
        <w:rPr>
          <w:rFonts w:ascii="Times New Roman" w:hAnsi="Times New Roman" w:cs="Times New Roman"/>
          <w:sz w:val="24"/>
          <w:szCs w:val="24"/>
        </w:rPr>
        <w:t>____________.</w:t>
      </w:r>
    </w:p>
    <w:p w:rsidR="0090353D" w:rsidRPr="00334076" w:rsidRDefault="0090353D" w:rsidP="00334076">
      <w:pPr>
        <w:pStyle w:val="ConsPlusNonformat"/>
        <w:jc w:val="both"/>
        <w:rPr>
          <w:rFonts w:ascii="Times New Roman" w:hAnsi="Times New Roman" w:cs="Times New Roman"/>
        </w:rPr>
      </w:pPr>
      <w:r w:rsidRPr="00334076">
        <w:rPr>
          <w:rFonts w:ascii="Times New Roman" w:hAnsi="Times New Roman" w:cs="Times New Roman"/>
        </w:rPr>
        <w:t>(неопределенный срок, определенный срок (указать продолжительность), на</w:t>
      </w:r>
      <w:r>
        <w:rPr>
          <w:rFonts w:ascii="Times New Roman" w:hAnsi="Times New Roman" w:cs="Times New Roman"/>
        </w:rPr>
        <w:t xml:space="preserve"> </w:t>
      </w:r>
      <w:r w:rsidRPr="00334076">
        <w:rPr>
          <w:rFonts w:ascii="Times New Roman" w:hAnsi="Times New Roman" w:cs="Times New Roman"/>
        </w:rPr>
        <w:t>время выполнения определенной работы с указанием причины (основания)</w:t>
      </w:r>
      <w:r>
        <w:rPr>
          <w:rFonts w:ascii="Times New Roman" w:hAnsi="Times New Roman" w:cs="Times New Roman"/>
        </w:rPr>
        <w:t xml:space="preserve"> </w:t>
      </w:r>
      <w:r w:rsidRPr="00334076">
        <w:rPr>
          <w:rFonts w:ascii="Times New Roman" w:hAnsi="Times New Roman" w:cs="Times New Roman"/>
        </w:rPr>
        <w:t>заключения срочного трудового договора в соответствии со статьей 59</w:t>
      </w:r>
      <w:r>
        <w:rPr>
          <w:rFonts w:ascii="Times New Roman" w:hAnsi="Times New Roman" w:cs="Times New Roman"/>
        </w:rPr>
        <w:t xml:space="preserve"> </w:t>
      </w:r>
      <w:r w:rsidRPr="00334076">
        <w:rPr>
          <w:rFonts w:ascii="Times New Roman" w:hAnsi="Times New Roman" w:cs="Times New Roman"/>
        </w:rPr>
        <w:t>Трудового кодекса Российской Федерации)</w:t>
      </w:r>
    </w:p>
    <w:p w:rsidR="0090353D" w:rsidRPr="00C8748B" w:rsidRDefault="0090353D" w:rsidP="00B32A7E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Настоящий трудовой договор вступает в силу с "_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8748B">
        <w:rPr>
          <w:rFonts w:ascii="Times New Roman" w:hAnsi="Times New Roman" w:cs="Times New Roman"/>
          <w:sz w:val="24"/>
          <w:szCs w:val="24"/>
        </w:rPr>
        <w:t>_" __________ 20__ г.</w:t>
      </w:r>
    </w:p>
    <w:p w:rsidR="0090353D" w:rsidRPr="00C8748B" w:rsidRDefault="0090353D" w:rsidP="00B32A7E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Дата начала работы "_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8748B">
        <w:rPr>
          <w:rFonts w:ascii="Times New Roman" w:hAnsi="Times New Roman" w:cs="Times New Roman"/>
          <w:sz w:val="24"/>
          <w:szCs w:val="24"/>
        </w:rPr>
        <w:t>_" ____________ 20__ г.</w:t>
      </w:r>
    </w:p>
    <w:p w:rsidR="0090353D" w:rsidRPr="00C8748B" w:rsidRDefault="0090353D" w:rsidP="00B32A7E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Работнику устанавливается срок испытания продолжительностью 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8748B">
        <w:rPr>
          <w:rFonts w:ascii="Times New Roman" w:hAnsi="Times New Roman" w:cs="Times New Roman"/>
          <w:sz w:val="24"/>
          <w:szCs w:val="24"/>
        </w:rPr>
        <w:t>_____</w:t>
      </w:r>
    </w:p>
    <w:p w:rsidR="0090353D" w:rsidRPr="00C8748B" w:rsidRDefault="0090353D" w:rsidP="003340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месяцев (недель, дней) с целью проверки соответствия работника поручаемой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работе.</w:t>
      </w:r>
    </w:p>
    <w:p w:rsidR="0090353D" w:rsidRPr="00586376" w:rsidRDefault="0090353D" w:rsidP="00334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II. Права и обязанности работника</w:t>
      </w:r>
    </w:p>
    <w:p w:rsidR="0090353D" w:rsidRPr="00C8748B" w:rsidRDefault="0090353D" w:rsidP="00C61384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Работник имеет право на: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 xml:space="preserve">предоставление ему работы, обусловленной </w:t>
      </w:r>
      <w:r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C8748B">
        <w:rPr>
          <w:rFonts w:ascii="Times New Roman" w:hAnsi="Times New Roman" w:cs="Times New Roman"/>
          <w:sz w:val="24"/>
          <w:szCs w:val="24"/>
        </w:rPr>
        <w:t>трудовым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договором;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обеспечение безопасности и условий труда, 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государственным нормативным требованиям охраны труда;</w:t>
      </w:r>
    </w:p>
    <w:p w:rsidR="0090353D" w:rsidRPr="00C8748B" w:rsidRDefault="0090353D" w:rsidP="00E1793B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своевременную и в полном объеме выплату заработной платы, размер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условия получения которой определяются настоящим трудовым договором,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учетом квалификации работника, сложности труда, количества и качества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выполненной работы;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иные права, предусмотренные трудовым 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Федерации, настоящим трудовым договором.</w:t>
      </w:r>
    </w:p>
    <w:p w:rsidR="0090353D" w:rsidRPr="00C8748B" w:rsidRDefault="0090353D" w:rsidP="00E1793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Работник обязан: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добросовестно выполнять свои трудовые обязанности, возложенные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него пунктом 1 настоящего трудового договора;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распорядка, действующие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работодателя, требования по охране труда и обеспечению безопасности труда;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соблюдать трудовую дисциплину;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  <w:t xml:space="preserve">бережно </w:t>
      </w:r>
      <w:r w:rsidRPr="00C8748B">
        <w:rPr>
          <w:rFonts w:ascii="Times New Roman" w:hAnsi="Times New Roman" w:cs="Times New Roman"/>
          <w:sz w:val="24"/>
          <w:szCs w:val="24"/>
        </w:rPr>
        <w:t>относиться к имуществу работодателя,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находящемуся у работодателя имуществу третьих лиц, если работодатель несет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ответственность за сохранность этого имущества, и других работников;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незамедлительно сообщать работодателю либо непосредственному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 xml:space="preserve">руководителю о возникновении </w:t>
      </w:r>
      <w:r>
        <w:rPr>
          <w:rFonts w:ascii="Times New Roman" w:hAnsi="Times New Roman" w:cs="Times New Roman"/>
          <w:sz w:val="24"/>
          <w:szCs w:val="24"/>
        </w:rPr>
        <w:t xml:space="preserve">ситуации, </w:t>
      </w:r>
      <w:r w:rsidRPr="00C8748B">
        <w:rPr>
          <w:rFonts w:ascii="Times New Roman" w:hAnsi="Times New Roman" w:cs="Times New Roman"/>
          <w:sz w:val="24"/>
          <w:szCs w:val="24"/>
        </w:rPr>
        <w:t>представляющей угрозу жизни и</w:t>
      </w:r>
      <w:r>
        <w:rPr>
          <w:rFonts w:ascii="Times New Roman" w:hAnsi="Times New Roman" w:cs="Times New Roman"/>
          <w:sz w:val="24"/>
          <w:szCs w:val="24"/>
        </w:rPr>
        <w:t xml:space="preserve"> здоровью </w:t>
      </w:r>
      <w:r w:rsidRPr="00C8748B">
        <w:rPr>
          <w:rFonts w:ascii="Times New Roman" w:hAnsi="Times New Roman" w:cs="Times New Roman"/>
          <w:sz w:val="24"/>
          <w:szCs w:val="24"/>
        </w:rPr>
        <w:t xml:space="preserve">людей, сохранности </w:t>
      </w:r>
      <w:r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C8748B">
        <w:rPr>
          <w:rFonts w:ascii="Times New Roman" w:hAnsi="Times New Roman" w:cs="Times New Roman"/>
          <w:sz w:val="24"/>
          <w:szCs w:val="24"/>
        </w:rPr>
        <w:t>работодателя,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находящемуся у работодателя имуществу третьих лиц, если работодатель несет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 xml:space="preserve">ответственность за </w:t>
      </w:r>
      <w:r>
        <w:rPr>
          <w:rFonts w:ascii="Times New Roman" w:hAnsi="Times New Roman" w:cs="Times New Roman"/>
          <w:sz w:val="24"/>
          <w:szCs w:val="24"/>
        </w:rPr>
        <w:t xml:space="preserve">сохранность этого </w:t>
      </w:r>
      <w:r w:rsidRPr="00C8748B">
        <w:rPr>
          <w:rFonts w:ascii="Times New Roman" w:hAnsi="Times New Roman" w:cs="Times New Roman"/>
          <w:sz w:val="24"/>
          <w:szCs w:val="24"/>
        </w:rPr>
        <w:t>имущества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8748B">
        <w:rPr>
          <w:rFonts w:ascii="Times New Roman" w:hAnsi="Times New Roman" w:cs="Times New Roman"/>
          <w:sz w:val="24"/>
          <w:szCs w:val="24"/>
        </w:rPr>
        <w:t>имуществу 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работников.</w:t>
      </w:r>
    </w:p>
    <w:p w:rsidR="0090353D" w:rsidRPr="00586376" w:rsidRDefault="0090353D" w:rsidP="00334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III. Права и обязанности работодателя</w:t>
      </w:r>
    </w:p>
    <w:p w:rsidR="0090353D" w:rsidRPr="00C8748B" w:rsidRDefault="0090353D" w:rsidP="00E1793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 xml:space="preserve"> Работодатель имеет право: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требовать от работника добросовестного исполнения обязанностей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настоящему трудовому договору;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  <w:t xml:space="preserve">принимать </w:t>
      </w:r>
      <w:r w:rsidRPr="00C8748B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окальные </w:t>
      </w:r>
      <w:r w:rsidRPr="00C8748B">
        <w:rPr>
          <w:rFonts w:ascii="Times New Roman" w:hAnsi="Times New Roman" w:cs="Times New Roman"/>
          <w:sz w:val="24"/>
          <w:szCs w:val="24"/>
        </w:rPr>
        <w:t>нормативные акты, в том числе 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внутреннего трудового распорядка, требования по охране труда и обеспечению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безопасности труда;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привлекать работника к дисциплинарной и материальной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в порядке, установленном</w:t>
      </w:r>
      <w:r w:rsidRPr="00C8748B">
        <w:rPr>
          <w:rFonts w:ascii="Times New Roman" w:hAnsi="Times New Roman" w:cs="Times New Roman"/>
          <w:sz w:val="24"/>
          <w:szCs w:val="24"/>
        </w:rPr>
        <w:t xml:space="preserve"> Тр</w:t>
      </w:r>
      <w:r>
        <w:rPr>
          <w:rFonts w:ascii="Times New Roman" w:hAnsi="Times New Roman" w:cs="Times New Roman"/>
          <w:sz w:val="24"/>
          <w:szCs w:val="24"/>
        </w:rPr>
        <w:t>удовым кодексом</w:t>
      </w:r>
      <w:r w:rsidRPr="00C8748B">
        <w:rPr>
          <w:rFonts w:ascii="Times New Roman" w:hAnsi="Times New Roman" w:cs="Times New Roman"/>
          <w:sz w:val="24"/>
          <w:szCs w:val="24"/>
        </w:rPr>
        <w:t xml:space="preserve"> Российской Федерации, иными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федеральными законами;</w:t>
      </w:r>
    </w:p>
    <w:p w:rsidR="0090353D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поощрять работника за добросовестный эффективный труд;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иные права, предусмотренные трудовым 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Федерации и настоящим трудовым договором.</w:t>
      </w:r>
    </w:p>
    <w:p w:rsidR="0090353D" w:rsidRPr="00C8748B" w:rsidRDefault="0090353D" w:rsidP="00E1793B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Работодатель обязан: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предоставить работнику работу, обусловленную настоящим трудовым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договором;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обеспечить безопасность и условия труда работника, соответствующие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государственным нормативным требованиям охраны труда;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обеспечивать работника оборудованием, инструментами, технической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документацией и иными средствами, необходимыми для исполнения им трудовых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обязанностей;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выплачивать в полном размере причитающуюся работнику заработную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плату в установленные сроки;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осуществлять обработку и обеспечивать защиту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работника в соответствии с законодательством Российской Федерации;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 xml:space="preserve">знакомить </w:t>
      </w:r>
      <w:r>
        <w:rPr>
          <w:rFonts w:ascii="Times New Roman" w:hAnsi="Times New Roman" w:cs="Times New Roman"/>
          <w:sz w:val="24"/>
          <w:szCs w:val="24"/>
        </w:rPr>
        <w:t xml:space="preserve">работника под </w:t>
      </w:r>
      <w:r w:rsidRPr="00C8748B">
        <w:rPr>
          <w:rFonts w:ascii="Times New Roman" w:hAnsi="Times New Roman" w:cs="Times New Roman"/>
          <w:sz w:val="24"/>
          <w:szCs w:val="24"/>
        </w:rPr>
        <w:t>роспись с принимаемыми локальными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нормативными актами,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непосредственно связанными с его трудовой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деятельностью;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ж)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исполнять иные обязанности, предусмотренные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 xml:space="preserve"> трудовым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законодательством и иными нормативными правовыми актами, содержащими нормы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трудового права, коллективным договором, соглашениями, локальными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нормативными актами и настоящим трудовым договором.</w:t>
      </w:r>
    </w:p>
    <w:p w:rsidR="0090353D" w:rsidRPr="00586376" w:rsidRDefault="0090353D" w:rsidP="00334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IV. Оплата труда</w:t>
      </w:r>
    </w:p>
    <w:p w:rsidR="0090353D" w:rsidRPr="00C8748B" w:rsidRDefault="0090353D" w:rsidP="00841DE6">
      <w:pPr>
        <w:pStyle w:val="ConsPlusNonformat"/>
        <w:tabs>
          <w:tab w:val="left" w:pos="140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За выполнение трудовых обязанностей, предусмотренных настоящим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трудовым договором, работнику устанавливается заработная плата в размере: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должностной оклад, ставка заработной платы ___________ рублей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месяц;</w:t>
      </w:r>
    </w:p>
    <w:p w:rsidR="0090353D" w:rsidRPr="00841DE6" w:rsidRDefault="0090353D" w:rsidP="00841DE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1DE6">
        <w:rPr>
          <w:rFonts w:ascii="Times New Roman" w:hAnsi="Times New Roman" w:cs="Times New Roman"/>
          <w:sz w:val="22"/>
          <w:szCs w:val="22"/>
        </w:rPr>
        <w:t>б)</w:t>
      </w:r>
      <w:r w:rsidRPr="00841DE6">
        <w:rPr>
          <w:rFonts w:ascii="Times New Roman" w:hAnsi="Times New Roman" w:cs="Times New Roman"/>
          <w:sz w:val="22"/>
          <w:szCs w:val="22"/>
        </w:rPr>
        <w:tab/>
        <w:t>работнику производятся выплаты компенсационного характера:________;</w:t>
      </w:r>
    </w:p>
    <w:p w:rsidR="0090353D" w:rsidRPr="00841DE6" w:rsidRDefault="0090353D" w:rsidP="00841DE6">
      <w:pPr>
        <w:pStyle w:val="ConsPlusNonformat"/>
        <w:ind w:firstLine="709"/>
        <w:jc w:val="both"/>
        <w:rPr>
          <w:sz w:val="22"/>
          <w:szCs w:val="22"/>
        </w:rPr>
      </w:pPr>
      <w:r w:rsidRPr="00841DE6">
        <w:rPr>
          <w:rFonts w:ascii="Times New Roman" w:hAnsi="Times New Roman" w:cs="Times New Roman"/>
          <w:sz w:val="22"/>
          <w:szCs w:val="22"/>
        </w:rPr>
        <w:t>в)</w:t>
      </w:r>
      <w:r w:rsidRPr="00841DE6">
        <w:rPr>
          <w:rFonts w:ascii="Times New Roman" w:hAnsi="Times New Roman" w:cs="Times New Roman"/>
          <w:sz w:val="22"/>
          <w:szCs w:val="22"/>
        </w:rPr>
        <w:tab/>
        <w:t>работнику производятся выплаты стимулирующего характера:_____ _.</w:t>
      </w:r>
    </w:p>
    <w:p w:rsidR="0090353D" w:rsidRPr="00C8748B" w:rsidRDefault="0090353D" w:rsidP="00D43F66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Выплата заработной платы работнику производится в сроки и порядке,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которые установлены трудовым договором, коллективным договором и правилами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внутреннего трудового распорядка.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На работника распространяются льготы, гарантии и компенсации,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установленные законодательством Российской Федерации, нормативными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правовыми актами субъектов Российской Федерации, коллективным договором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локальными нормативными актами.</w:t>
      </w:r>
    </w:p>
    <w:p w:rsidR="0090353D" w:rsidRPr="00586376" w:rsidRDefault="0090353D" w:rsidP="00334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V. Рабочее время и время отдыха</w:t>
      </w:r>
    </w:p>
    <w:p w:rsidR="0090353D" w:rsidRPr="00C8748B" w:rsidRDefault="0090353D" w:rsidP="00D43F66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Работнику устанавливается следующая продолжительность рабочего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времени (нормы часов педагогической работы за ставку) 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8748B">
        <w:rPr>
          <w:rFonts w:ascii="Times New Roman" w:hAnsi="Times New Roman" w:cs="Times New Roman"/>
          <w:sz w:val="24"/>
          <w:szCs w:val="24"/>
        </w:rPr>
        <w:t>______.</w:t>
      </w:r>
    </w:p>
    <w:p w:rsidR="0090353D" w:rsidRPr="00334076" w:rsidRDefault="0090353D" w:rsidP="00D43F66">
      <w:pPr>
        <w:pStyle w:val="ConsPlusNonformat"/>
        <w:ind w:left="42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334076">
        <w:rPr>
          <w:rFonts w:ascii="Times New Roman" w:hAnsi="Times New Roman" w:cs="Times New Roman"/>
        </w:rPr>
        <w:t>(нормальная, сокращенная, неполное рабочее время)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Режим работы (рабочие дни и выходные дни, время начала и 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работы) определяется правилами внутреннего трудового распорядка 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настоящим трудовым договором.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18.  Работнику  устанавливаются  следующие  особенности  режима 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(указать) ________________________________________________________________.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Работнику предоставляется ежегодный основной оплачиваемый отпуск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продолжительностью ____________ календарных дней.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Работнику предоставляется ежегодный дополнительный оплачиваемый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отпуск продолжительностью ______________ в связи 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8748B">
        <w:rPr>
          <w:rFonts w:ascii="Times New Roman" w:hAnsi="Times New Roman" w:cs="Times New Roman"/>
          <w:sz w:val="24"/>
          <w:szCs w:val="24"/>
        </w:rPr>
        <w:t>_____________.</w:t>
      </w:r>
    </w:p>
    <w:p w:rsidR="0090353D" w:rsidRPr="009D7D94" w:rsidRDefault="0090353D" w:rsidP="00D43F66">
      <w:pPr>
        <w:pStyle w:val="ConsPlusNonformat"/>
        <w:jc w:val="center"/>
        <w:rPr>
          <w:rFonts w:ascii="Times New Roman" w:hAnsi="Times New Roman" w:cs="Times New Roman"/>
        </w:rPr>
      </w:pPr>
      <w:r w:rsidRPr="009D7D94">
        <w:rPr>
          <w:rFonts w:ascii="Times New Roman" w:hAnsi="Times New Roman" w:cs="Times New Roman"/>
        </w:rPr>
        <w:t>(указать основание установления дополнительного отпуска)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Ежегодный оплачиваемый отпуск (основной, дополнительный)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предоставляется в соответствии с графиком отпусков.</w:t>
      </w:r>
    </w:p>
    <w:p w:rsidR="0090353D" w:rsidRPr="00586376" w:rsidRDefault="0090353D" w:rsidP="009D7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VI. Социальное страхование и меры социальной поддержки работника, предусмотренные законодательством, отраслевым соглашением, коллективным договором, настоящим трудовым договором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Р</w:t>
      </w:r>
      <w:r w:rsidRPr="00C8748B">
        <w:rPr>
          <w:rFonts w:ascii="Times New Roman" w:hAnsi="Times New Roman" w:cs="Times New Roman"/>
          <w:sz w:val="24"/>
          <w:szCs w:val="24"/>
        </w:rPr>
        <w:t xml:space="preserve">аботник </w:t>
      </w:r>
      <w:r>
        <w:rPr>
          <w:rFonts w:ascii="Times New Roman" w:hAnsi="Times New Roman" w:cs="Times New Roman"/>
          <w:sz w:val="24"/>
          <w:szCs w:val="24"/>
        </w:rPr>
        <w:t xml:space="preserve">подлежит </w:t>
      </w:r>
      <w:r w:rsidRPr="00C8748B">
        <w:rPr>
          <w:rFonts w:ascii="Times New Roman" w:hAnsi="Times New Roman" w:cs="Times New Roman"/>
          <w:sz w:val="24"/>
          <w:szCs w:val="24"/>
        </w:rPr>
        <w:t>обязательному социальному страхованию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Работник имеет право на дополнительное страхование на условиях 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порядке, которые установлены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8748B">
        <w:rPr>
          <w:rFonts w:ascii="Times New Roman" w:hAnsi="Times New Roman" w:cs="Times New Roman"/>
          <w:sz w:val="24"/>
          <w:szCs w:val="24"/>
        </w:rPr>
        <w:t>______________________.</w:t>
      </w:r>
    </w:p>
    <w:p w:rsidR="0090353D" w:rsidRPr="009D7D94" w:rsidRDefault="0090353D" w:rsidP="00D43F66">
      <w:pPr>
        <w:pStyle w:val="ConsPlusNonformat"/>
        <w:jc w:val="center"/>
        <w:rPr>
          <w:rFonts w:ascii="Times New Roman" w:hAnsi="Times New Roman" w:cs="Times New Roman"/>
        </w:rPr>
      </w:pPr>
      <w:r w:rsidRPr="009D7D94">
        <w:rPr>
          <w:rFonts w:ascii="Times New Roman" w:hAnsi="Times New Roman" w:cs="Times New Roman"/>
        </w:rPr>
        <w:t>(вид страхования, наименование локального нормативного акта)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Работнику предоставляются следующие меры социальной поддержки,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предусмотренные законодательством Российской Федерации,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 xml:space="preserve">субъектов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C8748B">
        <w:rPr>
          <w:rFonts w:ascii="Times New Roman" w:hAnsi="Times New Roman" w:cs="Times New Roman"/>
          <w:sz w:val="24"/>
          <w:szCs w:val="24"/>
        </w:rPr>
        <w:t>Федерации, отраслевым соглашением, коллективным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договором, настоящим трудовым договором (указать):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C8748B">
        <w:rPr>
          <w:rFonts w:ascii="Times New Roman" w:hAnsi="Times New Roman" w:cs="Times New Roman"/>
          <w:sz w:val="24"/>
          <w:szCs w:val="24"/>
        </w:rPr>
        <w:t>.</w:t>
      </w:r>
    </w:p>
    <w:p w:rsidR="0090353D" w:rsidRPr="00586376" w:rsidRDefault="0090353D" w:rsidP="009D7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VII. Иные условия трудового договора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Работник обязуется не разглашать охраняемую законом тайну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(государственную, коммерческую, служебную и иную тайну), ставшую известной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работнику в связи с исполнением им трудовых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8748B">
        <w:rPr>
          <w:rFonts w:ascii="Times New Roman" w:hAnsi="Times New Roman" w:cs="Times New Roman"/>
          <w:sz w:val="24"/>
          <w:szCs w:val="24"/>
        </w:rPr>
        <w:t>С перечнем информации, составляющей охраняемую законом тайну, работник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должен быть ознакомлен под роспись.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Иные условия трудового договора __________________________________.</w:t>
      </w:r>
    </w:p>
    <w:p w:rsidR="0090353D" w:rsidRPr="00586376" w:rsidRDefault="0090353D" w:rsidP="009D7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VIII. Ответственность сторон трудового договора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27.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Работодатель и работник несут ответственность за неисполнение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ненадлежащее исполнение взятых на себя обязанностей и обязательств,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8748B">
        <w:rPr>
          <w:rFonts w:ascii="Times New Roman" w:hAnsi="Times New Roman" w:cs="Times New Roman"/>
          <w:sz w:val="24"/>
          <w:szCs w:val="24"/>
        </w:rPr>
        <w:t>аконодательством Российской Федерации, локальными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нормативными актами и настоящим трудовым договором.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За совершение дисциплинарного проступка, то есть неисполнение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ненадлежащее исполнение работником по его вине возложенных на него трудовых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обязанностей, к работнику могут быть применены дисциплинарные взыскания,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предусмотренные Трудовым кодексом Российской Федерации.</w:t>
      </w:r>
    </w:p>
    <w:p w:rsidR="0090353D" w:rsidRPr="00586376" w:rsidRDefault="0090353D" w:rsidP="009D7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IX. Изменение и прекращение трудового договора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Изменения могут быть внесены в настоящий трудовой договор: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соглашению сторон, при изменении законодательства Российской Федерации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части, затрагивающей права, обязанности и интересы сторон, по инициативе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сторон, а также в других</w:t>
      </w:r>
      <w:r>
        <w:rPr>
          <w:rFonts w:ascii="Times New Roman" w:hAnsi="Times New Roman" w:cs="Times New Roman"/>
          <w:sz w:val="24"/>
          <w:szCs w:val="24"/>
        </w:rPr>
        <w:t xml:space="preserve"> случаях, п</w:t>
      </w:r>
      <w:r w:rsidRPr="00C8748B">
        <w:rPr>
          <w:rFonts w:ascii="Times New Roman" w:hAnsi="Times New Roman" w:cs="Times New Roman"/>
          <w:sz w:val="24"/>
          <w:szCs w:val="24"/>
        </w:rPr>
        <w:t>редусмотренных Трудовым кодексом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При изменении работодателем условий настоящего трудового договора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(за  исключением трудовой функции) по причинам, связанным с изменением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организационных или технологических условий труда, работодатель обязан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уведомить об этом работника в письменной форме не позднее чем за 2 месяца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(статья 74 Трудового кодекса Российской Федерации).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О предстоящем увольнении в связи с ликвидацией учреждения, сокращением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 xml:space="preserve">численности или штата работников учреждения </w:t>
      </w:r>
      <w:r>
        <w:rPr>
          <w:rFonts w:ascii="Times New Roman" w:hAnsi="Times New Roman" w:cs="Times New Roman"/>
          <w:sz w:val="24"/>
          <w:szCs w:val="24"/>
        </w:rPr>
        <w:t xml:space="preserve">работодатель </w:t>
      </w:r>
      <w:r w:rsidRPr="00C8748B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C8748B">
        <w:rPr>
          <w:rFonts w:ascii="Times New Roman" w:hAnsi="Times New Roman" w:cs="Times New Roman"/>
          <w:sz w:val="24"/>
          <w:szCs w:val="24"/>
        </w:rPr>
        <w:t>редупредить работника персонально и под роспись не менее чем за 2 месяца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до увольнения (статья 180 Трудового кодекса Российской Федерации).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>
        <w:rPr>
          <w:rFonts w:ascii="Times New Roman" w:hAnsi="Times New Roman" w:cs="Times New Roman"/>
          <w:sz w:val="24"/>
          <w:szCs w:val="24"/>
        </w:rPr>
        <w:tab/>
        <w:t xml:space="preserve">Настоящий трудовой </w:t>
      </w:r>
      <w:r w:rsidRPr="00C8748B">
        <w:rPr>
          <w:rFonts w:ascii="Times New Roman" w:hAnsi="Times New Roman" w:cs="Times New Roman"/>
          <w:sz w:val="24"/>
          <w:szCs w:val="24"/>
        </w:rPr>
        <w:t>договор прекращается по основаниям,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установленным </w:t>
      </w:r>
      <w:r w:rsidRPr="00C8748B">
        <w:rPr>
          <w:rFonts w:ascii="Times New Roman" w:hAnsi="Times New Roman" w:cs="Times New Roman"/>
          <w:sz w:val="24"/>
          <w:szCs w:val="24"/>
        </w:rPr>
        <w:t>Трудовым кодексом Российской Федерации и иными федеральными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законами.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При расторжении трудового договора работнику предоставляются гарантии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компенсации, предусмотренные Трудовым кодексом Российской Федерации и иными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федеральными законами.</w:t>
      </w:r>
    </w:p>
    <w:p w:rsidR="0090353D" w:rsidRPr="00586376" w:rsidRDefault="0090353D" w:rsidP="009D7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376">
        <w:rPr>
          <w:rFonts w:ascii="Times New Roman" w:hAnsi="Times New Roman" w:cs="Times New Roman"/>
          <w:b/>
          <w:sz w:val="24"/>
          <w:szCs w:val="24"/>
        </w:rPr>
        <w:t>X. Заключительные положения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Трудовые споры и разногласия сторон по вопросам соблюдения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настоящего трудового договора разрешаются по соглашению сторон, а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достижения соглашения рассматриваются комиссией по трудовым спорам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 xml:space="preserve">(или) судом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8748B">
        <w:rPr>
          <w:rFonts w:ascii="Times New Roman" w:hAnsi="Times New Roman" w:cs="Times New Roman"/>
          <w:sz w:val="24"/>
          <w:szCs w:val="24"/>
        </w:rPr>
        <w:t>порядке, установленном 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Федерации.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В части, не предусмотренной настоящим трудовым договором, стороны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руководствуются законодательством Российской Федерации.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</w:t>
      </w:r>
      <w:r>
        <w:rPr>
          <w:rFonts w:ascii="Times New Roman" w:hAnsi="Times New Roman" w:cs="Times New Roman"/>
          <w:sz w:val="24"/>
          <w:szCs w:val="24"/>
        </w:rPr>
        <w:tab/>
      </w:r>
      <w:r w:rsidRPr="00C8748B">
        <w:rPr>
          <w:rFonts w:ascii="Times New Roman" w:hAnsi="Times New Roman" w:cs="Times New Roman"/>
          <w:sz w:val="24"/>
          <w:szCs w:val="24"/>
        </w:rPr>
        <w:t>Настоящий трудовой договор заключен в 2 экземплярах (если иное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предусмотрено законодательством  Российской Федерации), имеющих одинаковую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юридическую силу.</w:t>
      </w:r>
    </w:p>
    <w:p w:rsidR="0090353D" w:rsidRPr="00C8748B" w:rsidRDefault="0090353D" w:rsidP="00FD1D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Один экземпляр хранится у работодателя, второй передается работнику.</w:t>
      </w:r>
    </w:p>
    <w:p w:rsidR="0090353D" w:rsidRPr="00C8748B" w:rsidRDefault="0090353D" w:rsidP="0033407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0353D" w:rsidRPr="00C8748B" w:rsidRDefault="0090353D" w:rsidP="00CC5DC8">
      <w:pPr>
        <w:pStyle w:val="ConsPlusCell"/>
        <w:ind w:left="708" w:firstLine="708"/>
        <w:jc w:val="both"/>
      </w:pPr>
      <w:r w:rsidRPr="00C8748B">
        <w:t>РАБОТОДАТЕЛЬ</w:t>
      </w:r>
      <w:r>
        <w:tab/>
      </w:r>
      <w:r>
        <w:tab/>
      </w:r>
      <w:r>
        <w:tab/>
      </w:r>
      <w:r>
        <w:tab/>
      </w:r>
      <w:r>
        <w:tab/>
      </w:r>
      <w:r w:rsidRPr="00C8748B">
        <w:t>РАБОТНИК</w:t>
      </w:r>
    </w:p>
    <w:p w:rsidR="0090353D" w:rsidRPr="00C8748B" w:rsidRDefault="0090353D" w:rsidP="00334076">
      <w:pPr>
        <w:pStyle w:val="ConsPlusCell"/>
        <w:jc w:val="both"/>
      </w:pPr>
      <w:r w:rsidRPr="00C8748B">
        <w:t xml:space="preserve">______________________________________  </w:t>
      </w:r>
      <w:r>
        <w:tab/>
      </w:r>
      <w:r w:rsidRPr="00C8748B">
        <w:t>______________________________</w:t>
      </w:r>
      <w:r>
        <w:t>__</w:t>
      </w:r>
      <w:r w:rsidRPr="00C8748B">
        <w:t>___</w:t>
      </w:r>
    </w:p>
    <w:p w:rsidR="0090353D" w:rsidRPr="00C8748B" w:rsidRDefault="0090353D" w:rsidP="005D3BD2">
      <w:pPr>
        <w:pStyle w:val="ConsPlusCell"/>
        <w:ind w:left="708"/>
        <w:jc w:val="both"/>
      </w:pPr>
      <w:r>
        <w:rPr>
          <w:sz w:val="20"/>
          <w:szCs w:val="20"/>
        </w:rPr>
        <w:t xml:space="preserve">       </w:t>
      </w:r>
      <w:r w:rsidRPr="009D7D94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учреждения</w:t>
      </w:r>
      <w:r w:rsidRPr="009D7D94">
        <w:rPr>
          <w:sz w:val="20"/>
          <w:szCs w:val="20"/>
        </w:rPr>
        <w:t>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ab/>
      </w:r>
      <w:r>
        <w:tab/>
        <w:t xml:space="preserve">  </w:t>
      </w:r>
      <w:r w:rsidRPr="00C8748B">
        <w:t xml:space="preserve">  </w:t>
      </w:r>
      <w:r w:rsidRPr="009D7D94">
        <w:rPr>
          <w:sz w:val="20"/>
          <w:szCs w:val="20"/>
        </w:rPr>
        <w:t>(ф.и.о.)</w:t>
      </w:r>
    </w:p>
    <w:p w:rsidR="0090353D" w:rsidRPr="00C8748B" w:rsidRDefault="0090353D" w:rsidP="00334076">
      <w:pPr>
        <w:pStyle w:val="ConsPlusCell"/>
        <w:jc w:val="both"/>
      </w:pPr>
      <w:r w:rsidRPr="00C8748B">
        <w:t>Адрес (место нахождения)</w:t>
      </w:r>
      <w:r>
        <w:tab/>
      </w:r>
      <w:r>
        <w:tab/>
      </w:r>
      <w:r>
        <w:tab/>
      </w:r>
      <w:r>
        <w:tab/>
      </w:r>
      <w:r w:rsidRPr="00C8748B">
        <w:t>Адрес места жительства</w:t>
      </w:r>
    </w:p>
    <w:p w:rsidR="0090353D" w:rsidRPr="00C8748B" w:rsidRDefault="0090353D" w:rsidP="005D3BD2">
      <w:pPr>
        <w:pStyle w:val="ConsPlusCell"/>
        <w:ind w:left="4950"/>
        <w:jc w:val="both"/>
      </w:pPr>
      <w:r w:rsidRPr="00C8748B">
        <w:t>Паспорт (иной документ,</w:t>
      </w:r>
      <w:r>
        <w:t xml:space="preserve"> </w:t>
      </w:r>
      <w:r w:rsidRPr="00C8748B">
        <w:t>удостоверяющий личность)</w:t>
      </w:r>
    </w:p>
    <w:p w:rsidR="0090353D" w:rsidRPr="00C8748B" w:rsidRDefault="0090353D" w:rsidP="00334076">
      <w:pPr>
        <w:pStyle w:val="ConsPlusCell"/>
        <w:jc w:val="both"/>
      </w:pPr>
      <w:r w:rsidRPr="00C8748B">
        <w:t>ИНН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748B">
        <w:t>сери</w:t>
      </w:r>
      <w:r>
        <w:t>я</w:t>
      </w:r>
      <w:r>
        <w:tab/>
      </w:r>
      <w:r>
        <w:tab/>
      </w:r>
      <w:r>
        <w:tab/>
        <w:t>№</w:t>
      </w:r>
    </w:p>
    <w:p w:rsidR="0090353D" w:rsidRPr="00C8748B" w:rsidRDefault="0090353D" w:rsidP="00334076">
      <w:pPr>
        <w:pStyle w:val="ConsPlusCell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748B">
        <w:t>кем выдан</w:t>
      </w:r>
    </w:p>
    <w:p w:rsidR="0090353D" w:rsidRPr="00C8748B" w:rsidRDefault="0090353D" w:rsidP="00334076">
      <w:pPr>
        <w:pStyle w:val="ConsPlusCell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дата выдачи «___»___________________</w:t>
      </w:r>
      <w:r w:rsidRPr="00C8748B">
        <w:t>г.</w:t>
      </w:r>
    </w:p>
    <w:p w:rsidR="0090353D" w:rsidRPr="00C8748B" w:rsidRDefault="0090353D" w:rsidP="00334076">
      <w:pPr>
        <w:pStyle w:val="ConsPlusCell"/>
        <w:jc w:val="both"/>
      </w:pPr>
      <w:r w:rsidRPr="00C8748B">
        <w:t xml:space="preserve">_____________ ___________ ____________ </w:t>
      </w:r>
      <w:r>
        <w:tab/>
      </w:r>
      <w:r w:rsidRPr="00C8748B">
        <w:t>___________________________________</w:t>
      </w:r>
    </w:p>
    <w:p w:rsidR="0090353D" w:rsidRPr="00CC5DC8" w:rsidRDefault="0090353D" w:rsidP="00334076">
      <w:pPr>
        <w:pStyle w:val="ConsPlusCell"/>
        <w:jc w:val="both"/>
        <w:rPr>
          <w:sz w:val="20"/>
          <w:szCs w:val="20"/>
        </w:rPr>
      </w:pPr>
      <w:r w:rsidRPr="00C8748B">
        <w:t xml:space="preserve"> </w:t>
      </w:r>
      <w:r>
        <w:t xml:space="preserve">   </w:t>
      </w:r>
      <w:r w:rsidRPr="00CC5DC8">
        <w:rPr>
          <w:sz w:val="20"/>
          <w:szCs w:val="20"/>
        </w:rPr>
        <w:t xml:space="preserve">(должность) </w:t>
      </w:r>
      <w:r>
        <w:rPr>
          <w:sz w:val="20"/>
          <w:szCs w:val="20"/>
        </w:rPr>
        <w:t xml:space="preserve">       </w:t>
      </w:r>
      <w:r w:rsidRPr="00CC5DC8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CC5DC8">
        <w:rPr>
          <w:sz w:val="20"/>
          <w:szCs w:val="20"/>
        </w:rPr>
        <w:t xml:space="preserve">(подпись)  </w:t>
      </w:r>
      <w:r>
        <w:rPr>
          <w:sz w:val="20"/>
          <w:szCs w:val="20"/>
        </w:rPr>
        <w:t xml:space="preserve">         </w:t>
      </w:r>
      <w:r w:rsidRPr="00CC5DC8">
        <w:rPr>
          <w:sz w:val="20"/>
          <w:szCs w:val="20"/>
        </w:rPr>
        <w:t xml:space="preserve">  (ф.и.о.)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C5DC8">
        <w:rPr>
          <w:sz w:val="20"/>
          <w:szCs w:val="20"/>
        </w:rPr>
        <w:t>(подпись)</w:t>
      </w:r>
    </w:p>
    <w:p w:rsidR="0090353D" w:rsidRPr="00C8748B" w:rsidRDefault="0090353D" w:rsidP="0033407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0353D" w:rsidRPr="00C8748B" w:rsidRDefault="0090353D" w:rsidP="00CC5DC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>Работник получил один экземпляр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48B">
        <w:rPr>
          <w:rFonts w:ascii="Times New Roman" w:hAnsi="Times New Roman" w:cs="Times New Roman"/>
          <w:sz w:val="24"/>
          <w:szCs w:val="24"/>
        </w:rPr>
        <w:t>трудового договора</w:t>
      </w:r>
    </w:p>
    <w:p w:rsidR="0090353D" w:rsidRPr="00C8748B" w:rsidRDefault="0090353D" w:rsidP="00CC5DC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48B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:rsidR="0090353D" w:rsidRPr="00C8748B" w:rsidRDefault="0090353D" w:rsidP="00FD1D73">
      <w:pPr>
        <w:pStyle w:val="ConsPlusNonformat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CC5DC8">
        <w:rPr>
          <w:rFonts w:ascii="Times New Roman" w:hAnsi="Times New Roman" w:cs="Times New Roman"/>
        </w:rPr>
        <w:t xml:space="preserve"> (дата и подпись работника)</w:t>
      </w:r>
    </w:p>
    <w:sectPr w:rsidR="0090353D" w:rsidRPr="00C8748B" w:rsidSect="00841DE6">
      <w:headerReference w:type="default" r:id="rId7"/>
      <w:pgSz w:w="11906" w:h="16838"/>
      <w:pgMar w:top="567" w:right="567" w:bottom="567" w:left="567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53D" w:rsidRDefault="0090353D" w:rsidP="00D5451B">
      <w:pPr>
        <w:spacing w:after="0" w:line="240" w:lineRule="auto"/>
      </w:pPr>
      <w:r>
        <w:separator/>
      </w:r>
    </w:p>
  </w:endnote>
  <w:endnote w:type="continuationSeparator" w:id="0">
    <w:p w:rsidR="0090353D" w:rsidRDefault="0090353D" w:rsidP="00D54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53D" w:rsidRDefault="0090353D" w:rsidP="00D5451B">
      <w:pPr>
        <w:spacing w:after="0" w:line="240" w:lineRule="auto"/>
      </w:pPr>
      <w:r>
        <w:separator/>
      </w:r>
    </w:p>
  </w:footnote>
  <w:footnote w:type="continuationSeparator" w:id="0">
    <w:p w:rsidR="0090353D" w:rsidRDefault="0090353D" w:rsidP="00D54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53D" w:rsidRPr="00CE1973" w:rsidRDefault="0090353D">
    <w:pPr>
      <w:pStyle w:val="Header"/>
      <w:jc w:val="center"/>
      <w:rPr>
        <w:rFonts w:ascii="Times New Roman" w:hAnsi="Times New Roman"/>
      </w:rPr>
    </w:pPr>
    <w:r w:rsidRPr="00CE1973">
      <w:rPr>
        <w:rFonts w:ascii="Times New Roman" w:hAnsi="Times New Roman"/>
      </w:rPr>
      <w:fldChar w:fldCharType="begin"/>
    </w:r>
    <w:r w:rsidRPr="00CE1973">
      <w:rPr>
        <w:rFonts w:ascii="Times New Roman" w:hAnsi="Times New Roman"/>
      </w:rPr>
      <w:instrText>PAGE   \* MERGEFORMAT</w:instrText>
    </w:r>
    <w:r w:rsidRPr="00CE1973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30</w:t>
    </w:r>
    <w:r w:rsidRPr="00CE1973">
      <w:rPr>
        <w:rFonts w:ascii="Times New Roman" w:hAnsi="Times New Roman"/>
      </w:rPr>
      <w:fldChar w:fldCharType="end"/>
    </w:r>
  </w:p>
  <w:p w:rsidR="0090353D" w:rsidRPr="00DF4C6E" w:rsidRDefault="0090353D" w:rsidP="00DF4C6E">
    <w:pPr>
      <w:pStyle w:val="Header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49F3"/>
    <w:multiLevelType w:val="multilevel"/>
    <w:tmpl w:val="76DE81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EBC0390"/>
    <w:multiLevelType w:val="multilevel"/>
    <w:tmpl w:val="12BAE88C"/>
    <w:lvl w:ilvl="0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cs="Times New Roman" w:hint="default"/>
      </w:rPr>
    </w:lvl>
  </w:abstractNum>
  <w:abstractNum w:abstractNumId="2">
    <w:nsid w:val="12282D8A"/>
    <w:multiLevelType w:val="multilevel"/>
    <w:tmpl w:val="8DF456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2.1.1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>
    <w:nsid w:val="15C55FF4"/>
    <w:multiLevelType w:val="multilevel"/>
    <w:tmpl w:val="C6647A42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192A1880"/>
    <w:multiLevelType w:val="multilevel"/>
    <w:tmpl w:val="31ECB30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5">
    <w:nsid w:val="1AF56E7E"/>
    <w:multiLevelType w:val="multilevel"/>
    <w:tmpl w:val="3B6ADBA2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6">
    <w:nsid w:val="1DA7377B"/>
    <w:multiLevelType w:val="multilevel"/>
    <w:tmpl w:val="2C2ACA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1E83409B"/>
    <w:multiLevelType w:val="multilevel"/>
    <w:tmpl w:val="7D129A24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8">
    <w:nsid w:val="1EFC4E38"/>
    <w:multiLevelType w:val="multilevel"/>
    <w:tmpl w:val="E7EAB660"/>
    <w:lvl w:ilvl="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9">
    <w:nsid w:val="273304F6"/>
    <w:multiLevelType w:val="multilevel"/>
    <w:tmpl w:val="F89C40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2.1.1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>
    <w:nsid w:val="2A437A91"/>
    <w:multiLevelType w:val="multilevel"/>
    <w:tmpl w:val="DA661ED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cs="Times New Roman" w:hint="default"/>
      </w:rPr>
    </w:lvl>
  </w:abstractNum>
  <w:abstractNum w:abstractNumId="11">
    <w:nsid w:val="2E4D7507"/>
    <w:multiLevelType w:val="multilevel"/>
    <w:tmpl w:val="B5120306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2">
    <w:nsid w:val="36E82147"/>
    <w:multiLevelType w:val="hybridMultilevel"/>
    <w:tmpl w:val="CC78BE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7B73F9"/>
    <w:multiLevelType w:val="hybridMultilevel"/>
    <w:tmpl w:val="C0D2F4A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3A593AAF"/>
    <w:multiLevelType w:val="hybridMultilevel"/>
    <w:tmpl w:val="354C11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A823A7"/>
    <w:multiLevelType w:val="hybridMultilevel"/>
    <w:tmpl w:val="E768261E"/>
    <w:lvl w:ilvl="0" w:tplc="0824AAEE">
      <w:start w:val="1"/>
      <w:numFmt w:val="upperRoman"/>
      <w:lvlText w:val="%1."/>
      <w:lvlJc w:val="left"/>
      <w:pPr>
        <w:tabs>
          <w:tab w:val="num" w:pos="880"/>
        </w:tabs>
        <w:ind w:left="8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40"/>
        </w:tabs>
        <w:ind w:left="12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60"/>
        </w:tabs>
        <w:ind w:left="19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0"/>
        </w:tabs>
        <w:ind w:left="26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0"/>
        </w:tabs>
        <w:ind w:left="34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0"/>
        </w:tabs>
        <w:ind w:left="41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0"/>
        </w:tabs>
        <w:ind w:left="48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0"/>
        </w:tabs>
        <w:ind w:left="55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0"/>
        </w:tabs>
        <w:ind w:left="6280" w:hanging="180"/>
      </w:pPr>
      <w:rPr>
        <w:rFonts w:cs="Times New Roman"/>
      </w:rPr>
    </w:lvl>
  </w:abstractNum>
  <w:abstractNum w:abstractNumId="16">
    <w:nsid w:val="40B067E3"/>
    <w:multiLevelType w:val="multilevel"/>
    <w:tmpl w:val="FCCCA7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42EE5AE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8">
    <w:nsid w:val="443F5DD2"/>
    <w:multiLevelType w:val="hybridMultilevel"/>
    <w:tmpl w:val="6ED44876"/>
    <w:lvl w:ilvl="0" w:tplc="041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19">
    <w:nsid w:val="45867B47"/>
    <w:multiLevelType w:val="hybridMultilevel"/>
    <w:tmpl w:val="80BC4358"/>
    <w:lvl w:ilvl="0" w:tplc="E2069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82892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53CFB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A868D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C5A9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558B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430D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CE629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AD08E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48F06AA4"/>
    <w:multiLevelType w:val="multilevel"/>
    <w:tmpl w:val="C15C74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59"/>
        </w:tabs>
        <w:ind w:left="759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158"/>
        </w:tabs>
        <w:ind w:left="11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77"/>
        </w:tabs>
        <w:ind w:left="137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56"/>
        </w:tabs>
        <w:ind w:left="19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75"/>
        </w:tabs>
        <w:ind w:left="217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54"/>
        </w:tabs>
        <w:ind w:left="27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3"/>
        </w:tabs>
        <w:ind w:left="29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52"/>
        </w:tabs>
        <w:ind w:left="3552" w:hanging="1800"/>
      </w:pPr>
      <w:rPr>
        <w:rFonts w:cs="Times New Roman" w:hint="default"/>
      </w:rPr>
    </w:lvl>
  </w:abstractNum>
  <w:abstractNum w:abstractNumId="21">
    <w:nsid w:val="50312F98"/>
    <w:multiLevelType w:val="multilevel"/>
    <w:tmpl w:val="07B6432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22">
    <w:nsid w:val="546027E5"/>
    <w:multiLevelType w:val="hybridMultilevel"/>
    <w:tmpl w:val="CD8CF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D4110A"/>
    <w:multiLevelType w:val="multilevel"/>
    <w:tmpl w:val="B32C4246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>
    <w:nsid w:val="59BD6F40"/>
    <w:multiLevelType w:val="multilevel"/>
    <w:tmpl w:val="6316C1D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5">
    <w:nsid w:val="5D1C4F4B"/>
    <w:multiLevelType w:val="multilevel"/>
    <w:tmpl w:val="16B0E5F6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24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6">
    <w:nsid w:val="651E0670"/>
    <w:multiLevelType w:val="multilevel"/>
    <w:tmpl w:val="6D76E8A8"/>
    <w:lvl w:ilvl="0">
      <w:start w:val="1"/>
      <w:numFmt w:val="decimal"/>
      <w:lvlText w:val="%1."/>
      <w:lvlJc w:val="left"/>
      <w:pPr>
        <w:ind w:left="915" w:hanging="9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5" w:hanging="9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35" w:hanging="9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5" w:hanging="9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>
    <w:nsid w:val="66DD03A7"/>
    <w:multiLevelType w:val="multilevel"/>
    <w:tmpl w:val="ACE41AD2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10"/>
        </w:tabs>
        <w:ind w:left="5010" w:hanging="14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8">
    <w:nsid w:val="686C538A"/>
    <w:multiLevelType w:val="multilevel"/>
    <w:tmpl w:val="DA661ED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cs="Times New Roman" w:hint="default"/>
      </w:rPr>
    </w:lvl>
  </w:abstractNum>
  <w:abstractNum w:abstractNumId="29">
    <w:nsid w:val="694418E9"/>
    <w:multiLevelType w:val="multilevel"/>
    <w:tmpl w:val="5C7A3EBA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7920" w:hanging="1800"/>
      </w:pPr>
      <w:rPr>
        <w:rFonts w:cs="Times New Roman" w:hint="default"/>
      </w:rPr>
    </w:lvl>
  </w:abstractNum>
  <w:abstractNum w:abstractNumId="30">
    <w:nsid w:val="6D9715C5"/>
    <w:multiLevelType w:val="hybridMultilevel"/>
    <w:tmpl w:val="CE24BFD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FE27818"/>
    <w:multiLevelType w:val="hybridMultilevel"/>
    <w:tmpl w:val="CA245782"/>
    <w:lvl w:ilvl="0" w:tplc="FC0AC1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6FEA3F3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3">
    <w:nsid w:val="79CA1BA3"/>
    <w:multiLevelType w:val="multilevel"/>
    <w:tmpl w:val="D65E574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1"/>
        </w:tabs>
        <w:ind w:left="70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62"/>
        </w:tabs>
        <w:ind w:left="11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83"/>
        </w:tabs>
        <w:ind w:left="138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64"/>
        </w:tabs>
        <w:ind w:left="19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85"/>
        </w:tabs>
        <w:ind w:left="21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66"/>
        </w:tabs>
        <w:ind w:left="27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87"/>
        </w:tabs>
        <w:ind w:left="298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68"/>
        </w:tabs>
        <w:ind w:left="3568" w:hanging="1800"/>
      </w:pPr>
      <w:rPr>
        <w:rFonts w:cs="Times New Roman" w:hint="default"/>
      </w:rPr>
    </w:lvl>
  </w:abstractNum>
  <w:num w:numId="1">
    <w:abstractNumId w:val="14"/>
  </w:num>
  <w:num w:numId="2">
    <w:abstractNumId w:val="29"/>
  </w:num>
  <w:num w:numId="3">
    <w:abstractNumId w:val="16"/>
  </w:num>
  <w:num w:numId="4">
    <w:abstractNumId w:val="26"/>
  </w:num>
  <w:num w:numId="5">
    <w:abstractNumId w:val="0"/>
  </w:num>
  <w:num w:numId="6">
    <w:abstractNumId w:val="6"/>
  </w:num>
  <w:num w:numId="7">
    <w:abstractNumId w:val="12"/>
  </w:num>
  <w:num w:numId="8">
    <w:abstractNumId w:val="3"/>
  </w:num>
  <w:num w:numId="9">
    <w:abstractNumId w:val="15"/>
  </w:num>
  <w:num w:numId="10">
    <w:abstractNumId w:val="10"/>
  </w:num>
  <w:num w:numId="11">
    <w:abstractNumId w:val="19"/>
  </w:num>
  <w:num w:numId="12">
    <w:abstractNumId w:val="30"/>
  </w:num>
  <w:num w:numId="13">
    <w:abstractNumId w:val="22"/>
  </w:num>
  <w:num w:numId="14">
    <w:abstractNumId w:val="33"/>
  </w:num>
  <w:num w:numId="15">
    <w:abstractNumId w:val="20"/>
  </w:num>
  <w:num w:numId="16">
    <w:abstractNumId w:val="18"/>
  </w:num>
  <w:num w:numId="17">
    <w:abstractNumId w:val="4"/>
  </w:num>
  <w:num w:numId="18">
    <w:abstractNumId w:val="32"/>
  </w:num>
  <w:num w:numId="19">
    <w:abstractNumId w:val="27"/>
  </w:num>
  <w:num w:numId="20">
    <w:abstractNumId w:val="13"/>
  </w:num>
  <w:num w:numId="21">
    <w:abstractNumId w:val="17"/>
  </w:num>
  <w:num w:numId="22">
    <w:abstractNumId w:val="28"/>
  </w:num>
  <w:num w:numId="23">
    <w:abstractNumId w:val="9"/>
  </w:num>
  <w:num w:numId="24">
    <w:abstractNumId w:val="2"/>
  </w:num>
  <w:num w:numId="25">
    <w:abstractNumId w:val="11"/>
  </w:num>
  <w:num w:numId="26">
    <w:abstractNumId w:val="7"/>
  </w:num>
  <w:num w:numId="27">
    <w:abstractNumId w:val="21"/>
  </w:num>
  <w:num w:numId="28">
    <w:abstractNumId w:val="25"/>
  </w:num>
  <w:num w:numId="29">
    <w:abstractNumId w:val="5"/>
  </w:num>
  <w:num w:numId="30">
    <w:abstractNumId w:val="23"/>
  </w:num>
  <w:num w:numId="31">
    <w:abstractNumId w:val="1"/>
  </w:num>
  <w:num w:numId="32">
    <w:abstractNumId w:val="8"/>
  </w:num>
  <w:num w:numId="33">
    <w:abstractNumId w:val="24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392"/>
    <w:rsid w:val="00003A1F"/>
    <w:rsid w:val="00003B5A"/>
    <w:rsid w:val="000112FB"/>
    <w:rsid w:val="00015E59"/>
    <w:rsid w:val="0001657A"/>
    <w:rsid w:val="00022D0E"/>
    <w:rsid w:val="000237AB"/>
    <w:rsid w:val="00026482"/>
    <w:rsid w:val="00030D87"/>
    <w:rsid w:val="00034E03"/>
    <w:rsid w:val="00035AD8"/>
    <w:rsid w:val="00054106"/>
    <w:rsid w:val="00054AC6"/>
    <w:rsid w:val="000556C9"/>
    <w:rsid w:val="00063AD6"/>
    <w:rsid w:val="00065042"/>
    <w:rsid w:val="00065982"/>
    <w:rsid w:val="00066889"/>
    <w:rsid w:val="00072FB7"/>
    <w:rsid w:val="00074A72"/>
    <w:rsid w:val="000766F7"/>
    <w:rsid w:val="00081D59"/>
    <w:rsid w:val="000848F3"/>
    <w:rsid w:val="00084BE2"/>
    <w:rsid w:val="00085789"/>
    <w:rsid w:val="00093E32"/>
    <w:rsid w:val="000A4E51"/>
    <w:rsid w:val="000A735C"/>
    <w:rsid w:val="000B0450"/>
    <w:rsid w:val="000C1C6B"/>
    <w:rsid w:val="000C20B2"/>
    <w:rsid w:val="000C3EA0"/>
    <w:rsid w:val="000C6D59"/>
    <w:rsid w:val="000C6EF6"/>
    <w:rsid w:val="000D1435"/>
    <w:rsid w:val="000D16ED"/>
    <w:rsid w:val="000D25CF"/>
    <w:rsid w:val="000D28B1"/>
    <w:rsid w:val="000D6A0F"/>
    <w:rsid w:val="000E5EDF"/>
    <w:rsid w:val="000F1EAE"/>
    <w:rsid w:val="000F3766"/>
    <w:rsid w:val="00103329"/>
    <w:rsid w:val="0011112B"/>
    <w:rsid w:val="00116D8D"/>
    <w:rsid w:val="001262D7"/>
    <w:rsid w:val="00127ACE"/>
    <w:rsid w:val="00130D77"/>
    <w:rsid w:val="00131257"/>
    <w:rsid w:val="00132E8F"/>
    <w:rsid w:val="00134DE6"/>
    <w:rsid w:val="00135DD7"/>
    <w:rsid w:val="0013750D"/>
    <w:rsid w:val="0014011C"/>
    <w:rsid w:val="00140B61"/>
    <w:rsid w:val="0014142E"/>
    <w:rsid w:val="00141F49"/>
    <w:rsid w:val="00145A0B"/>
    <w:rsid w:val="00147CA3"/>
    <w:rsid w:val="00152740"/>
    <w:rsid w:val="001551E2"/>
    <w:rsid w:val="00161FBF"/>
    <w:rsid w:val="00164167"/>
    <w:rsid w:val="00164FAB"/>
    <w:rsid w:val="00171696"/>
    <w:rsid w:val="00175F63"/>
    <w:rsid w:val="00180596"/>
    <w:rsid w:val="00185E85"/>
    <w:rsid w:val="001929BB"/>
    <w:rsid w:val="001935C6"/>
    <w:rsid w:val="001B6264"/>
    <w:rsid w:val="001C6773"/>
    <w:rsid w:val="001C7909"/>
    <w:rsid w:val="001C7ABD"/>
    <w:rsid w:val="001D1B2B"/>
    <w:rsid w:val="001D23A5"/>
    <w:rsid w:val="001D4A78"/>
    <w:rsid w:val="001D57A2"/>
    <w:rsid w:val="001D70A8"/>
    <w:rsid w:val="001E6069"/>
    <w:rsid w:val="001F66F8"/>
    <w:rsid w:val="0020308C"/>
    <w:rsid w:val="00206E92"/>
    <w:rsid w:val="0021113D"/>
    <w:rsid w:val="00212BEA"/>
    <w:rsid w:val="00212EF0"/>
    <w:rsid w:val="002342D3"/>
    <w:rsid w:val="00237147"/>
    <w:rsid w:val="00244556"/>
    <w:rsid w:val="00244F22"/>
    <w:rsid w:val="00245D26"/>
    <w:rsid w:val="00250944"/>
    <w:rsid w:val="00254024"/>
    <w:rsid w:val="002573D1"/>
    <w:rsid w:val="002674FC"/>
    <w:rsid w:val="00267871"/>
    <w:rsid w:val="002705F3"/>
    <w:rsid w:val="00272F71"/>
    <w:rsid w:val="002746EF"/>
    <w:rsid w:val="00275CDB"/>
    <w:rsid w:val="002810EC"/>
    <w:rsid w:val="0028788F"/>
    <w:rsid w:val="00287BA0"/>
    <w:rsid w:val="00295689"/>
    <w:rsid w:val="002A2417"/>
    <w:rsid w:val="002A3F91"/>
    <w:rsid w:val="002A74B1"/>
    <w:rsid w:val="002B572B"/>
    <w:rsid w:val="002C1DA4"/>
    <w:rsid w:val="002C6581"/>
    <w:rsid w:val="002C7587"/>
    <w:rsid w:val="002D6C63"/>
    <w:rsid w:val="002D74C5"/>
    <w:rsid w:val="002E0D53"/>
    <w:rsid w:val="002E1EBD"/>
    <w:rsid w:val="002E21B0"/>
    <w:rsid w:val="002E4BA1"/>
    <w:rsid w:val="002F031B"/>
    <w:rsid w:val="003020AB"/>
    <w:rsid w:val="003040D9"/>
    <w:rsid w:val="003123A5"/>
    <w:rsid w:val="00313625"/>
    <w:rsid w:val="0031379D"/>
    <w:rsid w:val="0031404E"/>
    <w:rsid w:val="00314D97"/>
    <w:rsid w:val="00316C2C"/>
    <w:rsid w:val="00320B31"/>
    <w:rsid w:val="003210E6"/>
    <w:rsid w:val="00324D21"/>
    <w:rsid w:val="003266F7"/>
    <w:rsid w:val="00331F5A"/>
    <w:rsid w:val="00334076"/>
    <w:rsid w:val="00334DEF"/>
    <w:rsid w:val="00335BA7"/>
    <w:rsid w:val="003523B0"/>
    <w:rsid w:val="003525C0"/>
    <w:rsid w:val="00352F26"/>
    <w:rsid w:val="00356C88"/>
    <w:rsid w:val="00361010"/>
    <w:rsid w:val="00361156"/>
    <w:rsid w:val="00362C21"/>
    <w:rsid w:val="003737C4"/>
    <w:rsid w:val="00373FDB"/>
    <w:rsid w:val="00375039"/>
    <w:rsid w:val="00377B49"/>
    <w:rsid w:val="00387666"/>
    <w:rsid w:val="003905B4"/>
    <w:rsid w:val="00392AC2"/>
    <w:rsid w:val="00395E12"/>
    <w:rsid w:val="0039642C"/>
    <w:rsid w:val="003B08F7"/>
    <w:rsid w:val="003B2FF6"/>
    <w:rsid w:val="003B38B6"/>
    <w:rsid w:val="003B6FC6"/>
    <w:rsid w:val="003C284E"/>
    <w:rsid w:val="003D5D8A"/>
    <w:rsid w:val="003D6968"/>
    <w:rsid w:val="003F1F15"/>
    <w:rsid w:val="003F6F9B"/>
    <w:rsid w:val="003F7DB2"/>
    <w:rsid w:val="00401418"/>
    <w:rsid w:val="00403DA4"/>
    <w:rsid w:val="0041178E"/>
    <w:rsid w:val="00412C3B"/>
    <w:rsid w:val="0041316A"/>
    <w:rsid w:val="004206D6"/>
    <w:rsid w:val="00423D40"/>
    <w:rsid w:val="00430245"/>
    <w:rsid w:val="004379C5"/>
    <w:rsid w:val="00443691"/>
    <w:rsid w:val="00454434"/>
    <w:rsid w:val="0045757C"/>
    <w:rsid w:val="00463BA5"/>
    <w:rsid w:val="0046507B"/>
    <w:rsid w:val="00471D0B"/>
    <w:rsid w:val="00473C88"/>
    <w:rsid w:val="0048745D"/>
    <w:rsid w:val="00490B74"/>
    <w:rsid w:val="004934B7"/>
    <w:rsid w:val="00494825"/>
    <w:rsid w:val="00495EF8"/>
    <w:rsid w:val="00496869"/>
    <w:rsid w:val="004A19B1"/>
    <w:rsid w:val="004A2043"/>
    <w:rsid w:val="004A41F2"/>
    <w:rsid w:val="004A6815"/>
    <w:rsid w:val="004B02B8"/>
    <w:rsid w:val="004B0A26"/>
    <w:rsid w:val="004B0D6D"/>
    <w:rsid w:val="004B2BF6"/>
    <w:rsid w:val="004B306D"/>
    <w:rsid w:val="004B53FC"/>
    <w:rsid w:val="004C06F3"/>
    <w:rsid w:val="004C5623"/>
    <w:rsid w:val="004C63E9"/>
    <w:rsid w:val="004D27C8"/>
    <w:rsid w:val="004E1926"/>
    <w:rsid w:val="004E4AB7"/>
    <w:rsid w:val="004E5B24"/>
    <w:rsid w:val="004F526B"/>
    <w:rsid w:val="004F74D4"/>
    <w:rsid w:val="00514DA2"/>
    <w:rsid w:val="00515525"/>
    <w:rsid w:val="00526E28"/>
    <w:rsid w:val="00536860"/>
    <w:rsid w:val="00541631"/>
    <w:rsid w:val="0054277C"/>
    <w:rsid w:val="00542FC4"/>
    <w:rsid w:val="00543EB9"/>
    <w:rsid w:val="005446F0"/>
    <w:rsid w:val="00556DEF"/>
    <w:rsid w:val="0055729D"/>
    <w:rsid w:val="005623CB"/>
    <w:rsid w:val="00566307"/>
    <w:rsid w:val="005719C2"/>
    <w:rsid w:val="005753A3"/>
    <w:rsid w:val="00575984"/>
    <w:rsid w:val="0058133C"/>
    <w:rsid w:val="00581DCB"/>
    <w:rsid w:val="00583542"/>
    <w:rsid w:val="00586376"/>
    <w:rsid w:val="0058786B"/>
    <w:rsid w:val="00591424"/>
    <w:rsid w:val="0059243A"/>
    <w:rsid w:val="0059632F"/>
    <w:rsid w:val="005A49F5"/>
    <w:rsid w:val="005B1BE0"/>
    <w:rsid w:val="005C3403"/>
    <w:rsid w:val="005C63CD"/>
    <w:rsid w:val="005D0128"/>
    <w:rsid w:val="005D3BD2"/>
    <w:rsid w:val="005E0926"/>
    <w:rsid w:val="005E0DE0"/>
    <w:rsid w:val="005E1AD9"/>
    <w:rsid w:val="005E6392"/>
    <w:rsid w:val="005F194E"/>
    <w:rsid w:val="005F1A02"/>
    <w:rsid w:val="005F2321"/>
    <w:rsid w:val="005F42E2"/>
    <w:rsid w:val="006037B8"/>
    <w:rsid w:val="00606AFC"/>
    <w:rsid w:val="00614420"/>
    <w:rsid w:val="006227BD"/>
    <w:rsid w:val="006274BC"/>
    <w:rsid w:val="006311A2"/>
    <w:rsid w:val="006335C4"/>
    <w:rsid w:val="006412DF"/>
    <w:rsid w:val="006450AC"/>
    <w:rsid w:val="0064572B"/>
    <w:rsid w:val="00647C80"/>
    <w:rsid w:val="006541AB"/>
    <w:rsid w:val="00655C63"/>
    <w:rsid w:val="00657530"/>
    <w:rsid w:val="00657941"/>
    <w:rsid w:val="00660BBF"/>
    <w:rsid w:val="006614E3"/>
    <w:rsid w:val="00667439"/>
    <w:rsid w:val="006702B0"/>
    <w:rsid w:val="0067304A"/>
    <w:rsid w:val="0067336A"/>
    <w:rsid w:val="0067493C"/>
    <w:rsid w:val="006826E5"/>
    <w:rsid w:val="00685B7D"/>
    <w:rsid w:val="00687024"/>
    <w:rsid w:val="00693932"/>
    <w:rsid w:val="0069592B"/>
    <w:rsid w:val="006A4035"/>
    <w:rsid w:val="006B514A"/>
    <w:rsid w:val="006B7042"/>
    <w:rsid w:val="006C30B4"/>
    <w:rsid w:val="006C3856"/>
    <w:rsid w:val="006C48D0"/>
    <w:rsid w:val="006D6583"/>
    <w:rsid w:val="006D7192"/>
    <w:rsid w:val="006E318E"/>
    <w:rsid w:val="006E51BC"/>
    <w:rsid w:val="00703275"/>
    <w:rsid w:val="007128D5"/>
    <w:rsid w:val="0072065F"/>
    <w:rsid w:val="00730783"/>
    <w:rsid w:val="00731AE4"/>
    <w:rsid w:val="0074139C"/>
    <w:rsid w:val="00743C30"/>
    <w:rsid w:val="00745038"/>
    <w:rsid w:val="0074536A"/>
    <w:rsid w:val="00747564"/>
    <w:rsid w:val="007567B1"/>
    <w:rsid w:val="007612CD"/>
    <w:rsid w:val="007631D8"/>
    <w:rsid w:val="00766D8E"/>
    <w:rsid w:val="0077432A"/>
    <w:rsid w:val="00780C6A"/>
    <w:rsid w:val="0078192A"/>
    <w:rsid w:val="00783A02"/>
    <w:rsid w:val="00795204"/>
    <w:rsid w:val="007957F4"/>
    <w:rsid w:val="007960E1"/>
    <w:rsid w:val="007A5696"/>
    <w:rsid w:val="007B19D3"/>
    <w:rsid w:val="007B2982"/>
    <w:rsid w:val="007B3949"/>
    <w:rsid w:val="007C105D"/>
    <w:rsid w:val="007C45E3"/>
    <w:rsid w:val="007C5C52"/>
    <w:rsid w:val="007C75C9"/>
    <w:rsid w:val="007D401D"/>
    <w:rsid w:val="007D504B"/>
    <w:rsid w:val="007D5869"/>
    <w:rsid w:val="007E1AD8"/>
    <w:rsid w:val="007E2F38"/>
    <w:rsid w:val="007F4D72"/>
    <w:rsid w:val="007F66E5"/>
    <w:rsid w:val="007F79BA"/>
    <w:rsid w:val="007F7A56"/>
    <w:rsid w:val="008030AD"/>
    <w:rsid w:val="00817462"/>
    <w:rsid w:val="008210FB"/>
    <w:rsid w:val="00821165"/>
    <w:rsid w:val="0082265A"/>
    <w:rsid w:val="008252BE"/>
    <w:rsid w:val="00831A9B"/>
    <w:rsid w:val="00832ABC"/>
    <w:rsid w:val="00835DA3"/>
    <w:rsid w:val="0084067C"/>
    <w:rsid w:val="00841DE6"/>
    <w:rsid w:val="00851316"/>
    <w:rsid w:val="00854F47"/>
    <w:rsid w:val="00856E6F"/>
    <w:rsid w:val="00865245"/>
    <w:rsid w:val="00870172"/>
    <w:rsid w:val="0087335A"/>
    <w:rsid w:val="00877504"/>
    <w:rsid w:val="00885A16"/>
    <w:rsid w:val="00890893"/>
    <w:rsid w:val="008A1717"/>
    <w:rsid w:val="008A7A71"/>
    <w:rsid w:val="008B0C78"/>
    <w:rsid w:val="008B7470"/>
    <w:rsid w:val="008C06FD"/>
    <w:rsid w:val="008C3505"/>
    <w:rsid w:val="008C59A0"/>
    <w:rsid w:val="008D0974"/>
    <w:rsid w:val="008E1C00"/>
    <w:rsid w:val="008E2F36"/>
    <w:rsid w:val="008F0235"/>
    <w:rsid w:val="008F1142"/>
    <w:rsid w:val="008F77C4"/>
    <w:rsid w:val="0090310C"/>
    <w:rsid w:val="0090353D"/>
    <w:rsid w:val="00904004"/>
    <w:rsid w:val="00904F60"/>
    <w:rsid w:val="00910978"/>
    <w:rsid w:val="00910D5E"/>
    <w:rsid w:val="00911756"/>
    <w:rsid w:val="00911D82"/>
    <w:rsid w:val="009157F8"/>
    <w:rsid w:val="009218EB"/>
    <w:rsid w:val="00921A29"/>
    <w:rsid w:val="0093473F"/>
    <w:rsid w:val="00937666"/>
    <w:rsid w:val="0094417D"/>
    <w:rsid w:val="009446A0"/>
    <w:rsid w:val="009467E4"/>
    <w:rsid w:val="00946BCB"/>
    <w:rsid w:val="0094706A"/>
    <w:rsid w:val="00952863"/>
    <w:rsid w:val="00953A9B"/>
    <w:rsid w:val="009564E9"/>
    <w:rsid w:val="0095662A"/>
    <w:rsid w:val="00963D55"/>
    <w:rsid w:val="009801CE"/>
    <w:rsid w:val="00981FAE"/>
    <w:rsid w:val="00982B04"/>
    <w:rsid w:val="00984DEE"/>
    <w:rsid w:val="00986255"/>
    <w:rsid w:val="0099359B"/>
    <w:rsid w:val="00994908"/>
    <w:rsid w:val="009A19ED"/>
    <w:rsid w:val="009A336E"/>
    <w:rsid w:val="009A609D"/>
    <w:rsid w:val="009A6FB5"/>
    <w:rsid w:val="009B6168"/>
    <w:rsid w:val="009C4A41"/>
    <w:rsid w:val="009D3651"/>
    <w:rsid w:val="009D59F2"/>
    <w:rsid w:val="009D7D94"/>
    <w:rsid w:val="009E12B6"/>
    <w:rsid w:val="009E50FA"/>
    <w:rsid w:val="009E5EBE"/>
    <w:rsid w:val="009F4E87"/>
    <w:rsid w:val="00A00E01"/>
    <w:rsid w:val="00A12667"/>
    <w:rsid w:val="00A12E59"/>
    <w:rsid w:val="00A15766"/>
    <w:rsid w:val="00A20580"/>
    <w:rsid w:val="00A23547"/>
    <w:rsid w:val="00A26A1E"/>
    <w:rsid w:val="00A27A21"/>
    <w:rsid w:val="00A34C2B"/>
    <w:rsid w:val="00A36A2F"/>
    <w:rsid w:val="00A3707C"/>
    <w:rsid w:val="00A40FD4"/>
    <w:rsid w:val="00A430F1"/>
    <w:rsid w:val="00A433AD"/>
    <w:rsid w:val="00A434DC"/>
    <w:rsid w:val="00A44444"/>
    <w:rsid w:val="00A70710"/>
    <w:rsid w:val="00A862C4"/>
    <w:rsid w:val="00A906D4"/>
    <w:rsid w:val="00AA126A"/>
    <w:rsid w:val="00AB4A79"/>
    <w:rsid w:val="00AB698D"/>
    <w:rsid w:val="00AC019D"/>
    <w:rsid w:val="00AC23EB"/>
    <w:rsid w:val="00AC5E0B"/>
    <w:rsid w:val="00AC619A"/>
    <w:rsid w:val="00AC6381"/>
    <w:rsid w:val="00AD2138"/>
    <w:rsid w:val="00AD742F"/>
    <w:rsid w:val="00AD7CCF"/>
    <w:rsid w:val="00AE6253"/>
    <w:rsid w:val="00AE6DB9"/>
    <w:rsid w:val="00AE7BB7"/>
    <w:rsid w:val="00AF42AE"/>
    <w:rsid w:val="00B121E7"/>
    <w:rsid w:val="00B176F6"/>
    <w:rsid w:val="00B32A68"/>
    <w:rsid w:val="00B32A7E"/>
    <w:rsid w:val="00B37A42"/>
    <w:rsid w:val="00B40212"/>
    <w:rsid w:val="00B406AD"/>
    <w:rsid w:val="00B41BEA"/>
    <w:rsid w:val="00B44F44"/>
    <w:rsid w:val="00B51DE4"/>
    <w:rsid w:val="00B51E08"/>
    <w:rsid w:val="00B5644A"/>
    <w:rsid w:val="00B61D4D"/>
    <w:rsid w:val="00B61F34"/>
    <w:rsid w:val="00B64DE1"/>
    <w:rsid w:val="00B730CC"/>
    <w:rsid w:val="00B83095"/>
    <w:rsid w:val="00B864FA"/>
    <w:rsid w:val="00B86AC3"/>
    <w:rsid w:val="00B91E09"/>
    <w:rsid w:val="00B920DD"/>
    <w:rsid w:val="00B93262"/>
    <w:rsid w:val="00BA228D"/>
    <w:rsid w:val="00BA342E"/>
    <w:rsid w:val="00BB21B3"/>
    <w:rsid w:val="00BB3DBD"/>
    <w:rsid w:val="00BB62E9"/>
    <w:rsid w:val="00BC551D"/>
    <w:rsid w:val="00BD00B6"/>
    <w:rsid w:val="00BD6BBC"/>
    <w:rsid w:val="00BE0535"/>
    <w:rsid w:val="00BE50A5"/>
    <w:rsid w:val="00BE7464"/>
    <w:rsid w:val="00BF0692"/>
    <w:rsid w:val="00BF06EA"/>
    <w:rsid w:val="00BF5351"/>
    <w:rsid w:val="00C02FEC"/>
    <w:rsid w:val="00C03F76"/>
    <w:rsid w:val="00C12123"/>
    <w:rsid w:val="00C27776"/>
    <w:rsid w:val="00C277C9"/>
    <w:rsid w:val="00C3344C"/>
    <w:rsid w:val="00C33566"/>
    <w:rsid w:val="00C35EF7"/>
    <w:rsid w:val="00C37127"/>
    <w:rsid w:val="00C374EB"/>
    <w:rsid w:val="00C44998"/>
    <w:rsid w:val="00C45A6A"/>
    <w:rsid w:val="00C47CB8"/>
    <w:rsid w:val="00C61384"/>
    <w:rsid w:val="00C6329A"/>
    <w:rsid w:val="00C6701D"/>
    <w:rsid w:val="00C706E6"/>
    <w:rsid w:val="00C70E71"/>
    <w:rsid w:val="00C7751C"/>
    <w:rsid w:val="00C8061D"/>
    <w:rsid w:val="00C8748B"/>
    <w:rsid w:val="00C941DB"/>
    <w:rsid w:val="00C96681"/>
    <w:rsid w:val="00CA52E0"/>
    <w:rsid w:val="00CB02B1"/>
    <w:rsid w:val="00CC33A8"/>
    <w:rsid w:val="00CC5DC8"/>
    <w:rsid w:val="00CD31D4"/>
    <w:rsid w:val="00CD4423"/>
    <w:rsid w:val="00CD6294"/>
    <w:rsid w:val="00CE192A"/>
    <w:rsid w:val="00CE1973"/>
    <w:rsid w:val="00CE3300"/>
    <w:rsid w:val="00CE35D7"/>
    <w:rsid w:val="00CE58A4"/>
    <w:rsid w:val="00CE6EC7"/>
    <w:rsid w:val="00CF08F7"/>
    <w:rsid w:val="00CF15FC"/>
    <w:rsid w:val="00CF3C69"/>
    <w:rsid w:val="00CF4353"/>
    <w:rsid w:val="00CF7D80"/>
    <w:rsid w:val="00D00911"/>
    <w:rsid w:val="00D04415"/>
    <w:rsid w:val="00D07793"/>
    <w:rsid w:val="00D16705"/>
    <w:rsid w:val="00D351B4"/>
    <w:rsid w:val="00D3587F"/>
    <w:rsid w:val="00D42EF7"/>
    <w:rsid w:val="00D43F66"/>
    <w:rsid w:val="00D457C7"/>
    <w:rsid w:val="00D47CA0"/>
    <w:rsid w:val="00D5451B"/>
    <w:rsid w:val="00D6130D"/>
    <w:rsid w:val="00D61B61"/>
    <w:rsid w:val="00D672B4"/>
    <w:rsid w:val="00D67C40"/>
    <w:rsid w:val="00D75277"/>
    <w:rsid w:val="00D84E97"/>
    <w:rsid w:val="00D84F7A"/>
    <w:rsid w:val="00D85514"/>
    <w:rsid w:val="00D86DA8"/>
    <w:rsid w:val="00D93541"/>
    <w:rsid w:val="00D95A71"/>
    <w:rsid w:val="00DA03E6"/>
    <w:rsid w:val="00DA2B84"/>
    <w:rsid w:val="00DC0A72"/>
    <w:rsid w:val="00DC33D6"/>
    <w:rsid w:val="00DC7996"/>
    <w:rsid w:val="00DE1562"/>
    <w:rsid w:val="00DE42FA"/>
    <w:rsid w:val="00DE4CF2"/>
    <w:rsid w:val="00DF3473"/>
    <w:rsid w:val="00DF4C6E"/>
    <w:rsid w:val="00E03B68"/>
    <w:rsid w:val="00E04F79"/>
    <w:rsid w:val="00E14163"/>
    <w:rsid w:val="00E1793B"/>
    <w:rsid w:val="00E2198D"/>
    <w:rsid w:val="00E25CEB"/>
    <w:rsid w:val="00E30EDC"/>
    <w:rsid w:val="00E36845"/>
    <w:rsid w:val="00E36D6A"/>
    <w:rsid w:val="00E42640"/>
    <w:rsid w:val="00E509EB"/>
    <w:rsid w:val="00E50D1B"/>
    <w:rsid w:val="00E51EFF"/>
    <w:rsid w:val="00E53EBF"/>
    <w:rsid w:val="00E54268"/>
    <w:rsid w:val="00E602D2"/>
    <w:rsid w:val="00E61DA4"/>
    <w:rsid w:val="00E621CA"/>
    <w:rsid w:val="00E66C4E"/>
    <w:rsid w:val="00E66DB9"/>
    <w:rsid w:val="00E70A32"/>
    <w:rsid w:val="00E70B33"/>
    <w:rsid w:val="00E876DB"/>
    <w:rsid w:val="00E96250"/>
    <w:rsid w:val="00EA139B"/>
    <w:rsid w:val="00EA2E64"/>
    <w:rsid w:val="00EA3382"/>
    <w:rsid w:val="00EA3422"/>
    <w:rsid w:val="00EA4AC9"/>
    <w:rsid w:val="00EA502C"/>
    <w:rsid w:val="00EB3D4A"/>
    <w:rsid w:val="00EC3DFA"/>
    <w:rsid w:val="00EC5CA1"/>
    <w:rsid w:val="00EC6F57"/>
    <w:rsid w:val="00ED26ED"/>
    <w:rsid w:val="00EE1A18"/>
    <w:rsid w:val="00EE6C5A"/>
    <w:rsid w:val="00EF1ABF"/>
    <w:rsid w:val="00EF1AED"/>
    <w:rsid w:val="00EF7F40"/>
    <w:rsid w:val="00F00D66"/>
    <w:rsid w:val="00F02F10"/>
    <w:rsid w:val="00F03CDD"/>
    <w:rsid w:val="00F052A0"/>
    <w:rsid w:val="00F065E1"/>
    <w:rsid w:val="00F103A1"/>
    <w:rsid w:val="00F14666"/>
    <w:rsid w:val="00F2004F"/>
    <w:rsid w:val="00F219F6"/>
    <w:rsid w:val="00F26735"/>
    <w:rsid w:val="00F2702A"/>
    <w:rsid w:val="00F35126"/>
    <w:rsid w:val="00F40F33"/>
    <w:rsid w:val="00F44F00"/>
    <w:rsid w:val="00F46640"/>
    <w:rsid w:val="00F5553C"/>
    <w:rsid w:val="00F5597C"/>
    <w:rsid w:val="00F5672B"/>
    <w:rsid w:val="00F56AE4"/>
    <w:rsid w:val="00F60BBD"/>
    <w:rsid w:val="00F60FCD"/>
    <w:rsid w:val="00F742A6"/>
    <w:rsid w:val="00F75E57"/>
    <w:rsid w:val="00F82EFF"/>
    <w:rsid w:val="00F972A9"/>
    <w:rsid w:val="00FA652F"/>
    <w:rsid w:val="00FC532D"/>
    <w:rsid w:val="00FD1C22"/>
    <w:rsid w:val="00FD1C65"/>
    <w:rsid w:val="00FD1D73"/>
    <w:rsid w:val="00FD22E5"/>
    <w:rsid w:val="00FD2C4E"/>
    <w:rsid w:val="00FD3D01"/>
    <w:rsid w:val="00FD6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CDB"/>
    <w:pPr>
      <w:spacing w:after="200" w:line="276" w:lineRule="auto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4011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D5451B"/>
    <w:pPr>
      <w:spacing w:before="39" w:after="39" w:line="240" w:lineRule="auto"/>
      <w:ind w:left="39" w:right="39"/>
      <w:outlineLvl w:val="2"/>
    </w:pPr>
    <w:rPr>
      <w:rFonts w:ascii="Verdana" w:eastAsia="Calibri" w:hAnsi="Verdana"/>
      <w:b/>
      <w:bCs/>
      <w:color w:val="332233"/>
      <w:sz w:val="19"/>
      <w:szCs w:val="19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011C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451B"/>
    <w:rPr>
      <w:rFonts w:ascii="Verdana" w:hAnsi="Verdana" w:cs="Times New Roman"/>
      <w:b/>
      <w:bCs/>
      <w:color w:val="332233"/>
      <w:sz w:val="19"/>
      <w:szCs w:val="19"/>
      <w:lang w:eastAsia="ru-RU"/>
    </w:rPr>
  </w:style>
  <w:style w:type="paragraph" w:customStyle="1" w:styleId="1">
    <w:name w:val="Абзац списка1"/>
    <w:basedOn w:val="Normal"/>
    <w:uiPriority w:val="99"/>
    <w:rsid w:val="004C5623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rsid w:val="00D5451B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8B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C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EC3D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EC3DF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 w:bidi="he-IL"/>
    </w:rPr>
  </w:style>
  <w:style w:type="paragraph" w:customStyle="1" w:styleId="Style3">
    <w:name w:val="Style3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Calibri" w:hAnsi="Times New Roman"/>
      <w:sz w:val="24"/>
      <w:szCs w:val="24"/>
      <w:lang w:eastAsia="ru-RU" w:bidi="he-IL"/>
    </w:rPr>
  </w:style>
  <w:style w:type="character" w:customStyle="1" w:styleId="FontStyle14">
    <w:name w:val="Font Style14"/>
    <w:basedOn w:val="DefaultParagraphFont"/>
    <w:uiPriority w:val="99"/>
    <w:rsid w:val="002C758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2C7587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DefaultParagraphFont"/>
    <w:uiPriority w:val="99"/>
    <w:rsid w:val="002C7587"/>
    <w:rPr>
      <w:rFonts w:ascii="MS Reference Sans Serif" w:hAnsi="MS Reference Sans Serif" w:cs="MS Reference Sans Serif"/>
      <w:sz w:val="12"/>
      <w:szCs w:val="12"/>
    </w:rPr>
  </w:style>
  <w:style w:type="character" w:customStyle="1" w:styleId="FontStyle21">
    <w:name w:val="Font Style21"/>
    <w:basedOn w:val="DefaultParagraphFont"/>
    <w:uiPriority w:val="99"/>
    <w:rsid w:val="002C7587"/>
    <w:rPr>
      <w:rFonts w:ascii="MS Reference Sans Serif" w:hAnsi="MS Reference Sans Serif" w:cs="MS Reference Sans Serif"/>
      <w:b/>
      <w:bCs/>
      <w:sz w:val="12"/>
      <w:szCs w:val="12"/>
    </w:rPr>
  </w:style>
  <w:style w:type="paragraph" w:customStyle="1" w:styleId="Style4">
    <w:name w:val="Style4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165" w:lineRule="exact"/>
    </w:pPr>
    <w:rPr>
      <w:rFonts w:eastAsia="Calibri"/>
      <w:sz w:val="24"/>
      <w:szCs w:val="24"/>
      <w:lang w:eastAsia="ru-RU" w:bidi="he-IL"/>
    </w:rPr>
  </w:style>
  <w:style w:type="paragraph" w:customStyle="1" w:styleId="Style12">
    <w:name w:val="Style12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163" w:lineRule="exact"/>
    </w:pPr>
    <w:rPr>
      <w:rFonts w:eastAsia="Calibri"/>
      <w:sz w:val="24"/>
      <w:szCs w:val="24"/>
      <w:lang w:eastAsia="ru-RU" w:bidi="he-IL"/>
    </w:rPr>
  </w:style>
  <w:style w:type="character" w:customStyle="1" w:styleId="FontStyle22">
    <w:name w:val="Font Style22"/>
    <w:basedOn w:val="DefaultParagraphFont"/>
    <w:uiPriority w:val="99"/>
    <w:rsid w:val="002C7587"/>
    <w:rPr>
      <w:rFonts w:ascii="MS Reference Sans Serif" w:hAnsi="MS Reference Sans Serif" w:cs="MS Reference Sans Serif"/>
      <w:sz w:val="12"/>
      <w:szCs w:val="12"/>
    </w:rPr>
  </w:style>
  <w:style w:type="paragraph" w:customStyle="1" w:styleId="Style6">
    <w:name w:val="Style6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eastAsia="Calibri"/>
      <w:sz w:val="24"/>
      <w:szCs w:val="24"/>
      <w:lang w:eastAsia="ru-RU" w:bidi="he-IL"/>
    </w:rPr>
  </w:style>
  <w:style w:type="paragraph" w:customStyle="1" w:styleId="Style8">
    <w:name w:val="Style8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158" w:lineRule="exact"/>
    </w:pPr>
    <w:rPr>
      <w:rFonts w:eastAsia="Calibri"/>
      <w:sz w:val="24"/>
      <w:szCs w:val="24"/>
      <w:lang w:eastAsia="ru-RU" w:bidi="he-IL"/>
    </w:rPr>
  </w:style>
  <w:style w:type="paragraph" w:customStyle="1" w:styleId="Style13">
    <w:name w:val="Style13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192" w:lineRule="exact"/>
      <w:ind w:firstLine="235"/>
      <w:jc w:val="both"/>
    </w:pPr>
    <w:rPr>
      <w:rFonts w:eastAsia="Calibri"/>
      <w:sz w:val="24"/>
      <w:szCs w:val="24"/>
      <w:lang w:eastAsia="ru-RU" w:bidi="he-IL"/>
    </w:rPr>
  </w:style>
  <w:style w:type="paragraph" w:customStyle="1" w:styleId="Style11">
    <w:name w:val="Style11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196" w:lineRule="exact"/>
      <w:ind w:firstLine="221"/>
      <w:jc w:val="both"/>
    </w:pPr>
    <w:rPr>
      <w:rFonts w:eastAsia="Calibri"/>
      <w:sz w:val="24"/>
      <w:szCs w:val="24"/>
      <w:lang w:eastAsia="ru-RU" w:bidi="he-IL"/>
    </w:rPr>
  </w:style>
  <w:style w:type="paragraph" w:customStyle="1" w:styleId="Style16">
    <w:name w:val="Style16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200" w:lineRule="exact"/>
      <w:ind w:firstLine="221"/>
      <w:jc w:val="both"/>
    </w:pPr>
    <w:rPr>
      <w:rFonts w:eastAsia="Calibri"/>
      <w:sz w:val="24"/>
      <w:szCs w:val="24"/>
      <w:lang w:eastAsia="ru-RU" w:bidi="he-IL"/>
    </w:rPr>
  </w:style>
  <w:style w:type="paragraph" w:customStyle="1" w:styleId="Style10">
    <w:name w:val="Style10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 w:bidi="he-IL"/>
    </w:rPr>
  </w:style>
  <w:style w:type="character" w:customStyle="1" w:styleId="FontStyle25">
    <w:name w:val="Font Style25"/>
    <w:basedOn w:val="DefaultParagraphFont"/>
    <w:uiPriority w:val="99"/>
    <w:rsid w:val="002C7587"/>
    <w:rPr>
      <w:rFonts w:ascii="MS Reference Sans Serif" w:hAnsi="MS Reference Sans Serif" w:cs="MS Reference Sans Serif"/>
      <w:sz w:val="12"/>
      <w:szCs w:val="12"/>
    </w:rPr>
  </w:style>
  <w:style w:type="character" w:customStyle="1" w:styleId="FontStyle30">
    <w:name w:val="Font Style30"/>
    <w:basedOn w:val="DefaultParagraphFont"/>
    <w:uiPriority w:val="99"/>
    <w:rsid w:val="002C7587"/>
    <w:rPr>
      <w:rFonts w:ascii="MS Reference Sans Serif" w:hAnsi="MS Reference Sans Serif" w:cs="MS Reference Sans Serif"/>
      <w:sz w:val="12"/>
      <w:szCs w:val="12"/>
    </w:rPr>
  </w:style>
  <w:style w:type="character" w:customStyle="1" w:styleId="FontStyle27">
    <w:name w:val="Font Style27"/>
    <w:basedOn w:val="DefaultParagraphFont"/>
    <w:uiPriority w:val="99"/>
    <w:rsid w:val="002C7587"/>
    <w:rPr>
      <w:rFonts w:ascii="MS Reference Sans Serif" w:hAnsi="MS Reference Sans Serif" w:cs="MS Reference Sans Serif"/>
      <w:b/>
      <w:bCs/>
      <w:i/>
      <w:iCs/>
      <w:sz w:val="12"/>
      <w:szCs w:val="12"/>
    </w:rPr>
  </w:style>
  <w:style w:type="character" w:customStyle="1" w:styleId="FontStyle24">
    <w:name w:val="Font Style24"/>
    <w:basedOn w:val="DefaultParagraphFont"/>
    <w:uiPriority w:val="99"/>
    <w:rsid w:val="002C7587"/>
    <w:rPr>
      <w:rFonts w:ascii="MS Reference Sans Serif" w:hAnsi="MS Reference Sans Serif" w:cs="MS Reference Sans Serif"/>
      <w:i/>
      <w:iCs/>
      <w:sz w:val="14"/>
      <w:szCs w:val="14"/>
    </w:rPr>
  </w:style>
  <w:style w:type="paragraph" w:customStyle="1" w:styleId="Style17">
    <w:name w:val="Style17"/>
    <w:basedOn w:val="Normal"/>
    <w:uiPriority w:val="99"/>
    <w:rsid w:val="002C7587"/>
    <w:pPr>
      <w:widowControl w:val="0"/>
      <w:autoSpaceDE w:val="0"/>
      <w:autoSpaceDN w:val="0"/>
      <w:adjustRightInd w:val="0"/>
      <w:spacing w:after="0" w:line="194" w:lineRule="exact"/>
      <w:jc w:val="both"/>
    </w:pPr>
    <w:rPr>
      <w:rFonts w:eastAsia="Calibri"/>
      <w:sz w:val="24"/>
      <w:szCs w:val="24"/>
      <w:lang w:eastAsia="ru-RU" w:bidi="he-IL"/>
    </w:rPr>
  </w:style>
  <w:style w:type="character" w:customStyle="1" w:styleId="FontStyle11">
    <w:name w:val="Font Style11"/>
    <w:basedOn w:val="DefaultParagraphFont"/>
    <w:uiPriority w:val="99"/>
    <w:rsid w:val="002C7587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Cell">
    <w:name w:val="ConsPlusCell"/>
    <w:uiPriority w:val="99"/>
    <w:rsid w:val="0054277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4277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EndnoteReference">
    <w:name w:val="endnote reference"/>
    <w:basedOn w:val="DefaultParagraphFont"/>
    <w:uiPriority w:val="99"/>
    <w:rsid w:val="00164FAB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F60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60BBD"/>
    <w:rPr>
      <w:rFonts w:eastAsia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F60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60BBD"/>
    <w:rPr>
      <w:rFonts w:eastAsia="Times New Roman" w:cs="Times New Roman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F60BBD"/>
    <w:pPr>
      <w:ind w:left="720"/>
      <w:contextualSpacing/>
    </w:pPr>
  </w:style>
  <w:style w:type="character" w:styleId="LineNumber">
    <w:name w:val="line number"/>
    <w:basedOn w:val="DefaultParagraphFont"/>
    <w:uiPriority w:val="99"/>
    <w:rsid w:val="00DF4C6E"/>
    <w:rPr>
      <w:rFonts w:cs="Times New Roman"/>
    </w:rPr>
  </w:style>
  <w:style w:type="paragraph" w:styleId="NoSpacing">
    <w:name w:val="No Spacing"/>
    <w:link w:val="NoSpacingChar"/>
    <w:uiPriority w:val="99"/>
    <w:qFormat/>
    <w:rsid w:val="00CE1973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CE1973"/>
    <w:rPr>
      <w:rFonts w:ascii="Calibri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4</Pages>
  <Words>1844</Words>
  <Characters>10512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Положение</dc:title>
  <dc:subject/>
  <dc:creator>Natalya</dc:creator>
  <cp:keywords/>
  <dc:description/>
  <cp:lastModifiedBy>Титова Елена</cp:lastModifiedBy>
  <cp:revision>22</cp:revision>
  <cp:lastPrinted>2015-05-14T03:30:00Z</cp:lastPrinted>
  <dcterms:created xsi:type="dcterms:W3CDTF">2014-06-23T04:39:00Z</dcterms:created>
  <dcterms:modified xsi:type="dcterms:W3CDTF">2015-05-14T03:30:00Z</dcterms:modified>
</cp:coreProperties>
</file>